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6CA0D5CB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0C23E5" w:rsidRPr="000C23E5">
        <w:rPr>
          <w:rFonts w:eastAsia="MS Mincho" w:cs="Arial"/>
          <w:b/>
          <w:sz w:val="24"/>
          <w:szCs w:val="24"/>
          <w:lang w:eastAsia="ja-JP"/>
        </w:rPr>
        <w:t>S1-231647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Berlin, Germany,  22 - 26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C684FCA" w14:textId="77777777" w:rsidR="000B30C0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1C0119"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r w:rsidR="000B30C0" w:rsidRPr="000B30C0">
        <w:rPr>
          <w:rFonts w:eastAsia="Times New Roman" w:cs="Arial"/>
          <w:sz w:val="22"/>
          <w:szCs w:val="20"/>
          <w:lang w:eastAsia="ar-SA"/>
        </w:rPr>
        <w:t>5GSAT_Ph3</w:t>
      </w:r>
    </w:p>
    <w:p w14:paraId="09D907A5" w14:textId="0E3E7056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05F6C79A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304AEF">
        <w:rPr>
          <w:rFonts w:eastAsia="Times New Roman" w:cs="Arial"/>
          <w:sz w:val="22"/>
          <w:szCs w:val="20"/>
          <w:lang w:eastAsia="ar-SA"/>
        </w:rPr>
        <w:t>Drafting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399CD455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304AEF">
        <w:rPr>
          <w:rFonts w:eastAsia="Times New Roman" w:cs="Arial"/>
          <w:sz w:val="22"/>
          <w:szCs w:val="20"/>
          <w:lang w:eastAsia="ar-SA"/>
        </w:rPr>
        <w:t>Toon Norp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26F099C1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r w:rsidR="00304AEF" w:rsidRPr="00304AEF">
        <w:rPr>
          <w:rFonts w:eastAsia="MS Mincho" w:cs="Arial"/>
          <w:bCs/>
          <w:sz w:val="36"/>
          <w:szCs w:val="36"/>
          <w:lang w:eastAsia="ar-SA"/>
        </w:rPr>
        <w:t>5GSAT_Ph3</w:t>
      </w:r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30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88"/>
        <w:gridCol w:w="2693"/>
        <w:gridCol w:w="2835"/>
      </w:tblGrid>
      <w:tr w:rsidR="00C2627D" w:rsidRPr="00015298" w14:paraId="3545386A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59E2412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C2627D" w:rsidRPr="00015298" w:rsidRDefault="00C2627D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2627D" w:rsidRPr="00AB0F3E" w14:paraId="5903BDF4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C2627D" w:rsidRPr="00AB0F3E" w:rsidRDefault="00C2627D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C2627D" w:rsidRPr="00AB0F3E" w:rsidRDefault="00C2627D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B1DADD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C2627D" w:rsidRPr="00415AA2" w:rsidRDefault="00C2627D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EF" w:rsidRPr="00015298" w14:paraId="6A29E93B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172EB682" w:rsidR="00304AEF" w:rsidRPr="00AB0F3E" w:rsidRDefault="00304AEF" w:rsidP="00304AE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AB650D" w14:textId="77777777" w:rsidR="00304AEF" w:rsidRPr="00AB0F3E" w:rsidRDefault="00304AEF" w:rsidP="00304AE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F507385" w14:textId="77777777" w:rsidR="00304AEF" w:rsidRPr="00AB0F3E" w:rsidRDefault="00304AEF" w:rsidP="00304AE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4C6CA050" w:rsidR="00304AEF" w:rsidRPr="00AB0F3E" w:rsidRDefault="00304AEF" w:rsidP="00304AE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4F0596" w14:textId="77777777" w:rsidR="00304AEF" w:rsidRPr="00AB0F3E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14:paraId="3896343E" w14:textId="77777777" w:rsidR="00304AEF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4. New WIDs</w:t>
            </w:r>
          </w:p>
          <w:p w14:paraId="3D449440" w14:textId="77777777" w:rsidR="00304AEF" w:rsidRPr="00AB0F3E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74AD98" w14:textId="77777777" w:rsidR="00304AEF" w:rsidRPr="00B50B65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C348A8A" w14:textId="77777777" w:rsidR="00304AEF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36B3C6AC" w14:textId="77777777" w:rsidR="00304AEF" w:rsidRPr="00AB0F3E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9D975C0" w14:textId="77777777" w:rsidR="00304AEF" w:rsidRPr="00B50B65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1687023F" w:rsidR="00304AEF" w:rsidRPr="00AB0F3E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bookmarkStart w:id="7" w:name="_Hlk135571699"/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  <w:bookmarkEnd w:id="7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4018B7" w14:textId="77777777" w:rsidR="00304AEF" w:rsidRPr="00B50B65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1100F46F" w14:textId="77777777" w:rsidR="00304AEF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6CADF288" w14:textId="77777777" w:rsidR="00304AEF" w:rsidRPr="00AB0F3E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83E2BB0" w14:textId="77777777" w:rsidR="00304AEF" w:rsidRPr="00B50B65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341EE883" w:rsidR="00304AEF" w:rsidRPr="004C4A40" w:rsidRDefault="00304AEF" w:rsidP="00304AE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tr w:rsidR="00C2627D" w:rsidRPr="00AB0F3E" w14:paraId="450D0EF6" w14:textId="77777777" w:rsidTr="00C2627D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E56721" w14:textId="77777777" w:rsidR="00C2627D" w:rsidRPr="00AB0F3E" w:rsidRDefault="00C2627D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FB25001" w14:textId="77777777" w:rsidR="00C2627D" w:rsidRPr="00AB0F3E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B4093D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3D31897" w14:textId="77777777" w:rsidR="00C2627D" w:rsidRPr="00415AA2" w:rsidRDefault="00C2627D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6331E0" w14:textId="77777777" w:rsidR="00C2627D" w:rsidRPr="00415AA2" w:rsidRDefault="00C2627D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21677B8A" w:rsidR="009C07FC" w:rsidRPr="00F45489" w:rsidRDefault="00304AEF" w:rsidP="003516D6">
            <w:pPr>
              <w:pStyle w:val="Heading1"/>
            </w:pPr>
            <w:r w:rsidRPr="00304AEF">
              <w:t>5GSAT_Ph3</w:t>
            </w:r>
          </w:p>
        </w:tc>
      </w:tr>
      <w:tr w:rsidR="00304AEF" w:rsidRPr="00745D37" w14:paraId="646B992D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2C75743" w14:textId="77777777" w:rsidR="00304AEF" w:rsidRPr="00745D37" w:rsidRDefault="00304AEF" w:rsidP="00FC3409">
            <w:pPr>
              <w:pStyle w:val="Heading2"/>
              <w:rPr>
                <w:lang w:val="en-US"/>
              </w:rPr>
            </w:pPr>
            <w:r w:rsidRPr="005A4C8E">
              <w:t>FS_5GSAT_Ph3</w:t>
            </w:r>
            <w:r w:rsidRPr="00745D37">
              <w:rPr>
                <w:lang w:val="en-US"/>
              </w:rPr>
              <w:t xml:space="preserve">: </w:t>
            </w:r>
            <w:r w:rsidRPr="005A4C8E">
              <w:rPr>
                <w:rFonts w:eastAsia="Batang"/>
                <w:lang w:eastAsia="zh-CN"/>
              </w:rPr>
              <w:t xml:space="preserve">New SID on satellite access - Phase 3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5A4C8E">
                <w:rPr>
                  <w:rStyle w:val="Hyperlink"/>
                </w:rPr>
                <w:t>SP-220679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304AEF" w:rsidRPr="00AA7BD2" w14:paraId="727ACF25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EE04CA9" w14:textId="77777777" w:rsidR="00304AEF" w:rsidRPr="004067FF" w:rsidRDefault="00304AEF" w:rsidP="00FC34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DE9A5CB" w14:textId="77777777" w:rsidR="00304AEF" w:rsidRPr="00B209E2" w:rsidRDefault="00304AEF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5A4C8E">
              <w:rPr>
                <w:lang w:val="it-IT" w:eastAsia="zh-CN"/>
              </w:rPr>
              <w:t xml:space="preserve">Thierry Bérisot (Novamint), </w:t>
            </w:r>
            <w:r>
              <w:rPr>
                <w:lang w:val="it-IT" w:eastAsia="zh-CN"/>
              </w:rPr>
              <w:t>Xu Xia (China Telecom)</w:t>
            </w:r>
          </w:p>
          <w:p w14:paraId="178A31A5" w14:textId="77777777" w:rsidR="00304AEF" w:rsidRPr="00B209E2" w:rsidRDefault="00304AEF" w:rsidP="00FC3409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lastRenderedPageBreak/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11548C">
                <w:rPr>
                  <w:rStyle w:val="Hyperlink"/>
                  <w:rFonts w:eastAsia="Arial Unicode MS" w:cs="Arial"/>
                  <w:lang w:val="fr-FR"/>
                </w:rPr>
                <w:t>TR22.865v1.0.0</w:t>
              </w:r>
            </w:hyperlink>
          </w:p>
          <w:p w14:paraId="2B9F32B3" w14:textId="77777777" w:rsidR="00304AEF" w:rsidRDefault="00304AEF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1568D9DE" w14:textId="77777777" w:rsidR="00304AEF" w:rsidRPr="00AA7BD2" w:rsidRDefault="00304AEF" w:rsidP="00FC34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304AEF" w:rsidRPr="00B04844" w14:paraId="2DFD6620" w14:textId="77777777" w:rsidTr="009A5E83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C69B2CD" w14:textId="77777777" w:rsidR="00304AEF" w:rsidRPr="006E6FF4" w:rsidRDefault="00304AEF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304AEF" w:rsidRPr="00A75C05" w14:paraId="54927B37" w14:textId="77777777" w:rsidTr="009A5E8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392A5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5E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DA68C" w14:textId="5AD2EA82" w:rsidR="00304AEF" w:rsidRPr="009A5E83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304AEF" w:rsidRPr="009A5E83">
                <w:rPr>
                  <w:rStyle w:val="Hyperlink"/>
                  <w:rFonts w:cs="Arial"/>
                  <w:color w:val="auto"/>
                </w:rPr>
                <w:t>S1-231084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B2433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5E83">
              <w:t>NOVAMINT, Nokia, China Telecom,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87C1D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5E83">
              <w:t>update for scope and overview sections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E383C" w14:textId="7E47CD75" w:rsidR="00304AEF" w:rsidRPr="009A5E83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5E83">
              <w:rPr>
                <w:rFonts w:eastAsia="Times New Roman" w:cs="Arial"/>
                <w:szCs w:val="18"/>
                <w:lang w:eastAsia="ar-SA"/>
              </w:rPr>
              <w:t>Revised to S1-231560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00528" w14:textId="77777777" w:rsidR="00304AEF" w:rsidRPr="009A5E83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A5E83" w:rsidRPr="00A75C05" w14:paraId="0A1207E4" w14:textId="77777777" w:rsidTr="0055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781A8D" w14:textId="4FE29FE5" w:rsidR="009A5E83" w:rsidRPr="009A5E83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5E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9F857C" w14:textId="42EFFCCB" w:rsidR="009A5E83" w:rsidRPr="009A5E83" w:rsidRDefault="000C23E5" w:rsidP="00FC3409">
            <w:pPr>
              <w:snapToGrid w:val="0"/>
              <w:spacing w:after="0" w:line="240" w:lineRule="auto"/>
            </w:pPr>
            <w:hyperlink r:id="rId14" w:history="1">
              <w:r w:rsidR="009A5E83" w:rsidRPr="009A5E83">
                <w:rPr>
                  <w:rStyle w:val="Hyperlink"/>
                  <w:rFonts w:cs="Arial"/>
                  <w:color w:val="auto"/>
                </w:rPr>
                <w:t>S1-231560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D0E667" w14:textId="631D47B6" w:rsidR="009A5E83" w:rsidRPr="009A5E83" w:rsidRDefault="009A5E83" w:rsidP="00FC3409">
            <w:pPr>
              <w:snapToGrid w:val="0"/>
              <w:spacing w:after="0" w:line="240" w:lineRule="auto"/>
            </w:pPr>
            <w:r w:rsidRPr="009A5E83">
              <w:t>NOVAMINT, Nokia, China Telecom,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23B6BD" w14:textId="7554EAA7" w:rsidR="009A5E83" w:rsidRPr="009A5E83" w:rsidRDefault="009A5E83" w:rsidP="00FC3409">
            <w:pPr>
              <w:snapToGrid w:val="0"/>
              <w:spacing w:after="0" w:line="240" w:lineRule="auto"/>
            </w:pPr>
            <w:r w:rsidRPr="009A5E83">
              <w:t>update for scope and overview sections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2648C8" w14:textId="09F1F5B7" w:rsidR="009A5E83" w:rsidRPr="009A5E83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5E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6F251D" w14:textId="77777777" w:rsidR="009A5E83" w:rsidRPr="009A5E83" w:rsidRDefault="009A5E8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A5E83">
              <w:rPr>
                <w:rFonts w:eastAsia="Arial Unicode MS" w:cs="Arial"/>
                <w:szCs w:val="18"/>
                <w:lang w:eastAsia="ar-SA"/>
              </w:rPr>
              <w:t>Revision of S1-231084.</w:t>
            </w:r>
          </w:p>
          <w:p w14:paraId="4BC2C525" w14:textId="1B78F23E" w:rsidR="009A5E83" w:rsidRPr="009A5E83" w:rsidRDefault="009A5E8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A5E83">
              <w:rPr>
                <w:rFonts w:eastAsia="Arial Unicode MS" w:cs="Arial"/>
                <w:szCs w:val="18"/>
                <w:lang w:eastAsia="ar-SA"/>
              </w:rPr>
              <w:t>Remove text on network planning</w:t>
            </w:r>
          </w:p>
        </w:tc>
      </w:tr>
      <w:tr w:rsidR="00304AEF" w:rsidRPr="00A75C05" w14:paraId="550A0A4F" w14:textId="77777777" w:rsidTr="0055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DC2DA" w14:textId="77777777" w:rsidR="00304AEF" w:rsidRPr="00554D06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4D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8DED0" w14:textId="106E6B8D" w:rsidR="00304AEF" w:rsidRPr="00554D06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304AEF" w:rsidRPr="00554D06">
                <w:rPr>
                  <w:rStyle w:val="Hyperlink"/>
                  <w:rFonts w:cs="Arial"/>
                  <w:color w:val="auto"/>
                </w:rPr>
                <w:t>S1-231085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8C58E" w14:textId="77777777" w:rsidR="00304AEF" w:rsidRPr="00554D0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54D06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F92F4" w14:textId="77777777" w:rsidR="00304AEF" w:rsidRPr="00554D0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54D06">
              <w:t>update and clean-ups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58796" w14:textId="1069AC08" w:rsidR="00304AEF" w:rsidRPr="00554D06" w:rsidRDefault="00554D0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D06">
              <w:rPr>
                <w:rFonts w:eastAsia="Times New Roman" w:cs="Arial"/>
                <w:szCs w:val="18"/>
                <w:lang w:eastAsia="ar-SA"/>
              </w:rPr>
              <w:t>Revised to S1-231575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F6388" w14:textId="77777777" w:rsidR="00304AEF" w:rsidRPr="00554D06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54D06" w:rsidRPr="00A75C05" w14:paraId="553D539E" w14:textId="77777777" w:rsidTr="0055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84ADE3" w14:textId="1A830680" w:rsidR="00554D06" w:rsidRPr="00554D06" w:rsidRDefault="00554D0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4D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0FA95E" w14:textId="21BA8026" w:rsidR="00554D06" w:rsidRPr="00554D06" w:rsidRDefault="000C23E5" w:rsidP="00FC3409">
            <w:pPr>
              <w:snapToGrid w:val="0"/>
              <w:spacing w:after="0" w:line="240" w:lineRule="auto"/>
            </w:pPr>
            <w:hyperlink r:id="rId16" w:history="1">
              <w:r w:rsidR="00554D06" w:rsidRPr="00554D06">
                <w:rPr>
                  <w:rStyle w:val="Hyperlink"/>
                  <w:rFonts w:cs="Arial"/>
                  <w:color w:val="auto"/>
                </w:rPr>
                <w:t>S1-231575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E15510" w14:textId="0467A51C" w:rsidR="00554D06" w:rsidRPr="00554D06" w:rsidRDefault="00554D06" w:rsidP="00FC3409">
            <w:pPr>
              <w:snapToGrid w:val="0"/>
              <w:spacing w:after="0" w:line="240" w:lineRule="auto"/>
            </w:pPr>
            <w:r w:rsidRPr="00554D06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891F74" w14:textId="1735E616" w:rsidR="00554D06" w:rsidRPr="00554D06" w:rsidRDefault="00554D06" w:rsidP="00FC3409">
            <w:pPr>
              <w:snapToGrid w:val="0"/>
              <w:spacing w:after="0" w:line="240" w:lineRule="auto"/>
            </w:pPr>
            <w:r w:rsidRPr="00554D06">
              <w:t>update and clean-ups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887A68" w14:textId="10E5A465" w:rsidR="00554D06" w:rsidRPr="00554D06" w:rsidRDefault="00554D0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D0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2A139B" w14:textId="77777777" w:rsidR="00554D06" w:rsidRPr="00554D06" w:rsidRDefault="00554D0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4D06">
              <w:rPr>
                <w:rFonts w:eastAsia="Arial Unicode MS" w:cs="Arial"/>
                <w:szCs w:val="18"/>
                <w:lang w:eastAsia="ar-SA"/>
              </w:rPr>
              <w:t>Revision of S1-231085.</w:t>
            </w:r>
          </w:p>
          <w:p w14:paraId="33CCDCBF" w14:textId="1AFDAD14" w:rsidR="00554D06" w:rsidRPr="00554D06" w:rsidRDefault="00554D0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4D06">
              <w:rPr>
                <w:rFonts w:eastAsia="Arial Unicode MS" w:cs="Arial"/>
                <w:szCs w:val="18"/>
                <w:lang w:eastAsia="ar-SA"/>
              </w:rPr>
              <w:t xml:space="preserve">Remove changes also addressed in other </w:t>
            </w:r>
            <w:proofErr w:type="spellStart"/>
            <w:r w:rsidRPr="00554D06">
              <w:rPr>
                <w:rFonts w:eastAsia="Arial Unicode MS" w:cs="Arial"/>
                <w:szCs w:val="18"/>
                <w:lang w:eastAsia="ar-SA"/>
              </w:rPr>
              <w:t>tdocs</w:t>
            </w:r>
            <w:proofErr w:type="spellEnd"/>
          </w:p>
        </w:tc>
      </w:tr>
      <w:tr w:rsidR="00304AEF" w:rsidRPr="00A75C05" w14:paraId="44B1897E" w14:textId="77777777" w:rsidTr="0055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A517C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5E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50B9E" w14:textId="554A88E8" w:rsidR="00304AEF" w:rsidRPr="009A5E83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304AEF" w:rsidRPr="009A5E83">
                <w:rPr>
                  <w:rStyle w:val="Hyperlink"/>
                  <w:rFonts w:cs="Arial"/>
                  <w:color w:val="auto"/>
                </w:rPr>
                <w:t>S1-231144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B72C1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5E83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E4575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A5E83">
              <w:t>pCR</w:t>
            </w:r>
            <w:proofErr w:type="spellEnd"/>
            <w:r w:rsidRPr="009A5E83">
              <w:t xml:space="preserve"> on new term for UE-Satellite-UE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B7058" w14:textId="389C1AC0" w:rsidR="00304AEF" w:rsidRPr="009A5E83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5E83">
              <w:rPr>
                <w:rFonts w:eastAsia="Times New Roman" w:cs="Arial"/>
                <w:szCs w:val="18"/>
                <w:lang w:eastAsia="ar-SA"/>
              </w:rPr>
              <w:t>Revised to S1-231561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1CDD0" w14:textId="77777777" w:rsidR="00304AEF" w:rsidRPr="009A5E83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A5E83" w:rsidRPr="00A75C05" w14:paraId="0FDE7735" w14:textId="77777777" w:rsidTr="0055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BBE41" w14:textId="05DA2E04" w:rsidR="009A5E83" w:rsidRPr="00554D06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4D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EB68D" w14:textId="45C95DA9" w:rsidR="009A5E83" w:rsidRPr="00554D06" w:rsidRDefault="000C23E5" w:rsidP="00FC3409">
            <w:pPr>
              <w:snapToGrid w:val="0"/>
              <w:spacing w:after="0" w:line="240" w:lineRule="auto"/>
            </w:pPr>
            <w:hyperlink r:id="rId18" w:history="1">
              <w:r w:rsidR="009A5E83" w:rsidRPr="00554D06">
                <w:rPr>
                  <w:rStyle w:val="Hyperlink"/>
                  <w:rFonts w:cs="Arial"/>
                  <w:color w:val="auto"/>
                </w:rPr>
                <w:t>S1-231561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E317D" w14:textId="7DFCE0CF" w:rsidR="009A5E83" w:rsidRPr="00554D06" w:rsidRDefault="009A5E83" w:rsidP="00FC3409">
            <w:pPr>
              <w:snapToGrid w:val="0"/>
              <w:spacing w:after="0" w:line="240" w:lineRule="auto"/>
            </w:pPr>
            <w:r w:rsidRPr="00554D06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D6254" w14:textId="69496AF2" w:rsidR="009A5E83" w:rsidRPr="00554D06" w:rsidRDefault="009A5E83" w:rsidP="00FC3409">
            <w:pPr>
              <w:snapToGrid w:val="0"/>
              <w:spacing w:after="0" w:line="240" w:lineRule="auto"/>
            </w:pPr>
            <w:proofErr w:type="spellStart"/>
            <w:r w:rsidRPr="00554D06">
              <w:t>pCR</w:t>
            </w:r>
            <w:proofErr w:type="spellEnd"/>
            <w:r w:rsidRPr="00554D06">
              <w:t xml:space="preserve"> on new term for UE-Satellite-UE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1E2CA" w14:textId="0336F158" w:rsidR="009A5E83" w:rsidRPr="00554D06" w:rsidRDefault="00554D0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D06">
              <w:rPr>
                <w:rFonts w:eastAsia="Times New Roman" w:cs="Arial"/>
                <w:szCs w:val="18"/>
                <w:lang w:eastAsia="ar-SA"/>
              </w:rPr>
              <w:t>Revised to S1-231576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65B03" w14:textId="648FDC22" w:rsidR="009A5E83" w:rsidRPr="00554D06" w:rsidRDefault="009A5E8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4D06">
              <w:rPr>
                <w:rFonts w:eastAsia="Arial Unicode MS" w:cs="Arial"/>
                <w:szCs w:val="18"/>
                <w:lang w:eastAsia="ar-SA"/>
              </w:rPr>
              <w:t>Revision of S1-231144.</w:t>
            </w:r>
          </w:p>
        </w:tc>
      </w:tr>
      <w:tr w:rsidR="00554D06" w:rsidRPr="00A75C05" w14:paraId="6A1CF5C6" w14:textId="77777777" w:rsidTr="00554D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D85DC1" w14:textId="0B55A597" w:rsidR="00554D06" w:rsidRPr="00554D06" w:rsidRDefault="00554D0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4D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91B7A3" w14:textId="2EA987B2" w:rsidR="00554D06" w:rsidRPr="00554D06" w:rsidRDefault="000C23E5" w:rsidP="00FC3409">
            <w:pPr>
              <w:snapToGrid w:val="0"/>
              <w:spacing w:after="0" w:line="240" w:lineRule="auto"/>
            </w:pPr>
            <w:hyperlink r:id="rId19" w:history="1">
              <w:r w:rsidR="00554D06" w:rsidRPr="00554D06">
                <w:rPr>
                  <w:rStyle w:val="Hyperlink"/>
                  <w:rFonts w:cs="Arial"/>
                  <w:color w:val="auto"/>
                </w:rPr>
                <w:t>S1-231576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3ED23D" w14:textId="49FA3712" w:rsidR="00554D06" w:rsidRPr="00554D06" w:rsidRDefault="00554D06" w:rsidP="00FC3409">
            <w:pPr>
              <w:snapToGrid w:val="0"/>
              <w:spacing w:after="0" w:line="240" w:lineRule="auto"/>
            </w:pPr>
            <w:r w:rsidRPr="00554D06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1448D2" w14:textId="1F1F7998" w:rsidR="00554D06" w:rsidRPr="00554D06" w:rsidRDefault="00554D06" w:rsidP="00FC3409">
            <w:pPr>
              <w:snapToGrid w:val="0"/>
              <w:spacing w:after="0" w:line="240" w:lineRule="auto"/>
            </w:pPr>
            <w:proofErr w:type="spellStart"/>
            <w:r w:rsidRPr="00554D06">
              <w:t>pCR</w:t>
            </w:r>
            <w:proofErr w:type="spellEnd"/>
            <w:r w:rsidRPr="00554D06">
              <w:t xml:space="preserve"> on new term for UE-Satellite-UE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3A983F" w14:textId="1B08B6BD" w:rsidR="00554D06" w:rsidRPr="00554D06" w:rsidRDefault="00554D0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D0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264EAE" w14:textId="4A40367B" w:rsidR="00554D06" w:rsidRPr="00554D06" w:rsidRDefault="00554D0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4D06">
              <w:rPr>
                <w:rFonts w:eastAsia="Arial Unicode MS" w:cs="Arial"/>
                <w:i/>
                <w:szCs w:val="18"/>
                <w:lang w:eastAsia="ar-SA"/>
              </w:rPr>
              <w:t>Revision of S1-231144.</w:t>
            </w:r>
          </w:p>
          <w:p w14:paraId="044E2AA8" w14:textId="77777777" w:rsidR="00554D06" w:rsidRDefault="00554D0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4D06">
              <w:rPr>
                <w:rFonts w:eastAsia="Arial Unicode MS" w:cs="Arial"/>
                <w:szCs w:val="18"/>
                <w:lang w:eastAsia="ar-SA"/>
              </w:rPr>
              <w:t>Revision of S1-231561.</w:t>
            </w:r>
          </w:p>
          <w:p w14:paraId="1EEFA1C0" w14:textId="4A67DEB7" w:rsidR="00554D06" w:rsidRPr="00554D06" w:rsidRDefault="00554D0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Several -&gt; more</w:t>
            </w:r>
          </w:p>
        </w:tc>
      </w:tr>
      <w:tr w:rsidR="00304AEF" w:rsidRPr="00B04844" w14:paraId="62110E90" w14:textId="77777777" w:rsidTr="009A5E83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9F473F3" w14:textId="77777777" w:rsidR="00304AEF" w:rsidRPr="006E6FF4" w:rsidRDefault="00304AEF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304AEF" w:rsidRPr="00A75C05" w14:paraId="01956B55" w14:textId="77777777" w:rsidTr="00ED3C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8899F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5E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47467" w14:textId="058688DA" w:rsidR="00304AEF" w:rsidRPr="009A5E83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304AEF" w:rsidRPr="009A5E83">
                <w:rPr>
                  <w:rStyle w:val="Hyperlink"/>
                  <w:rFonts w:cs="Arial"/>
                  <w:color w:val="auto"/>
                </w:rPr>
                <w:t>S1-231117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24C84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5E83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E2729" w14:textId="77777777" w:rsidR="00304AEF" w:rsidRPr="009A5E83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A5E83">
              <w:t>pCR</w:t>
            </w:r>
            <w:proofErr w:type="spellEnd"/>
            <w:r w:rsidRPr="009A5E83">
              <w:t xml:space="preserve"> on updating service requirements for clause 5.1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14D79" w14:textId="5534C0C2" w:rsidR="00304AEF" w:rsidRPr="009A5E83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5E83">
              <w:rPr>
                <w:rFonts w:eastAsia="Times New Roman" w:cs="Arial"/>
                <w:szCs w:val="18"/>
                <w:lang w:eastAsia="ar-SA"/>
              </w:rPr>
              <w:t>Revised to S1-231562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60547" w14:textId="77777777" w:rsidR="00304AEF" w:rsidRPr="009A5E83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A5E83" w:rsidRPr="00A75C05" w14:paraId="731DC288" w14:textId="77777777" w:rsidTr="00ED3C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4A582" w14:textId="4DD2D6C3" w:rsidR="009A5E83" w:rsidRPr="00ED3C65" w:rsidRDefault="009A5E83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3C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E5641" w14:textId="0E1AE03C" w:rsidR="009A5E83" w:rsidRPr="00ED3C65" w:rsidRDefault="000C23E5" w:rsidP="00FC3409">
            <w:pPr>
              <w:snapToGrid w:val="0"/>
              <w:spacing w:after="0" w:line="240" w:lineRule="auto"/>
            </w:pPr>
            <w:hyperlink r:id="rId21" w:history="1">
              <w:r w:rsidR="009A5E83" w:rsidRPr="00ED3C65">
                <w:rPr>
                  <w:rStyle w:val="Hyperlink"/>
                  <w:rFonts w:cs="Arial"/>
                  <w:color w:val="auto"/>
                </w:rPr>
                <w:t>S1-231562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FAFEA" w14:textId="01B51345" w:rsidR="009A5E83" w:rsidRPr="00ED3C65" w:rsidRDefault="009A5E83" w:rsidP="00FC3409">
            <w:pPr>
              <w:snapToGrid w:val="0"/>
              <w:spacing w:after="0" w:line="240" w:lineRule="auto"/>
            </w:pPr>
            <w:r w:rsidRPr="00ED3C65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C759C" w14:textId="1AB0F152" w:rsidR="009A5E83" w:rsidRPr="00ED3C65" w:rsidRDefault="009A5E83" w:rsidP="00FC3409">
            <w:pPr>
              <w:snapToGrid w:val="0"/>
              <w:spacing w:after="0" w:line="240" w:lineRule="auto"/>
            </w:pPr>
            <w:proofErr w:type="spellStart"/>
            <w:r w:rsidRPr="00ED3C65">
              <w:t>pCR</w:t>
            </w:r>
            <w:proofErr w:type="spellEnd"/>
            <w:r w:rsidRPr="00ED3C65">
              <w:t xml:space="preserve"> on updating service requirements for clause 5.1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88DBB" w14:textId="1BB5A263" w:rsidR="009A5E83" w:rsidRPr="00ED3C65" w:rsidRDefault="00ED3C6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C65">
              <w:rPr>
                <w:rFonts w:eastAsia="Times New Roman" w:cs="Arial"/>
                <w:szCs w:val="18"/>
                <w:lang w:eastAsia="ar-SA"/>
              </w:rPr>
              <w:t>Revised to S1-231577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21148" w14:textId="57BCD144" w:rsidR="009A5E83" w:rsidRPr="00ED3C65" w:rsidRDefault="009A5E83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szCs w:val="18"/>
                <w:lang w:eastAsia="ar-SA"/>
              </w:rPr>
              <w:t>Revision of S1-231117.</w:t>
            </w:r>
          </w:p>
        </w:tc>
      </w:tr>
      <w:tr w:rsidR="00ED3C65" w:rsidRPr="00A75C05" w14:paraId="684B8DDD" w14:textId="77777777" w:rsidTr="00ED3C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8E4DC2" w14:textId="1A2FC4E4" w:rsidR="00ED3C65" w:rsidRPr="00ED3C65" w:rsidRDefault="00ED3C6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3C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49F7E7" w14:textId="08AFC52A" w:rsidR="00ED3C65" w:rsidRPr="00ED3C65" w:rsidRDefault="000C23E5" w:rsidP="00FC3409">
            <w:pPr>
              <w:snapToGrid w:val="0"/>
              <w:spacing w:after="0" w:line="240" w:lineRule="auto"/>
            </w:pPr>
            <w:hyperlink r:id="rId22" w:history="1">
              <w:r w:rsidR="00ED3C65" w:rsidRPr="00ED3C65">
                <w:rPr>
                  <w:rStyle w:val="Hyperlink"/>
                  <w:rFonts w:cs="Arial"/>
                  <w:color w:val="auto"/>
                </w:rPr>
                <w:t>S1-231577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B80606" w14:textId="2DB9EADF" w:rsidR="00ED3C65" w:rsidRPr="00ED3C65" w:rsidRDefault="00ED3C65" w:rsidP="00FC3409">
            <w:pPr>
              <w:snapToGrid w:val="0"/>
              <w:spacing w:after="0" w:line="240" w:lineRule="auto"/>
            </w:pPr>
            <w:r w:rsidRPr="00ED3C65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CBFB5C" w14:textId="5074426E" w:rsidR="00ED3C65" w:rsidRPr="00ED3C65" w:rsidRDefault="00ED3C65" w:rsidP="00FC3409">
            <w:pPr>
              <w:snapToGrid w:val="0"/>
              <w:spacing w:after="0" w:line="240" w:lineRule="auto"/>
            </w:pPr>
            <w:proofErr w:type="spellStart"/>
            <w:r w:rsidRPr="00ED3C65">
              <w:t>pCR</w:t>
            </w:r>
            <w:proofErr w:type="spellEnd"/>
            <w:r w:rsidRPr="00ED3C65">
              <w:t xml:space="preserve"> on updating service requirements for clause 5.1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76B077" w14:textId="0865AF70" w:rsidR="00ED3C65" w:rsidRPr="00ED3C65" w:rsidRDefault="00ED3C6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C6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86F226" w14:textId="0A882FAE" w:rsidR="00ED3C65" w:rsidRPr="00ED3C65" w:rsidRDefault="00ED3C6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i/>
                <w:szCs w:val="18"/>
                <w:lang w:eastAsia="ar-SA"/>
              </w:rPr>
              <w:t>Revision of S1-231117.</w:t>
            </w:r>
          </w:p>
          <w:p w14:paraId="3961CEF9" w14:textId="77777777" w:rsidR="00ED3C65" w:rsidRPr="00ED3C65" w:rsidRDefault="00ED3C6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szCs w:val="18"/>
                <w:lang w:eastAsia="ar-SA"/>
              </w:rPr>
              <w:t>Revision of S1-231562.</w:t>
            </w:r>
          </w:p>
          <w:p w14:paraId="4F2957AA" w14:textId="77777777" w:rsidR="00ED3C65" w:rsidRPr="00ED3C65" w:rsidRDefault="00ED3C6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szCs w:val="18"/>
                <w:lang w:eastAsia="ar-SA"/>
              </w:rPr>
              <w:t>Last requirement:</w:t>
            </w:r>
          </w:p>
          <w:p w14:paraId="135CC057" w14:textId="0F3FFDC8" w:rsidR="00ED3C65" w:rsidRPr="00ED3C65" w:rsidRDefault="00ED3C65" w:rsidP="00ED3C65">
            <w:pPr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sz w:val="20"/>
              </w:rPr>
              <w:t xml:space="preserve">[PR 5.1.6-007] The 5G system with satellite access supporting the S&amp;F operation shall be able to support suitable means to resume communication </w:t>
            </w:r>
            <w:r w:rsidR="007C2EB2">
              <w:rPr>
                <w:color w:val="000000"/>
                <w:sz w:val="20"/>
              </w:rPr>
              <w:t xml:space="preserve">between the ground station and satellite </w:t>
            </w:r>
            <w:r w:rsidRPr="00ED3C65">
              <w:rPr>
                <w:sz w:val="20"/>
              </w:rPr>
              <w:t xml:space="preserve">once the feeder link becomes available. </w:t>
            </w:r>
          </w:p>
        </w:tc>
      </w:tr>
      <w:tr w:rsidR="00304AEF" w:rsidRPr="00A75C05" w14:paraId="14080BB4" w14:textId="77777777" w:rsidTr="002228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35CFD" w14:textId="77777777" w:rsidR="00304AEF" w:rsidRPr="00222826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28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35032" w14:textId="751D3DEE" w:rsidR="00304AEF" w:rsidRPr="00222826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304AEF" w:rsidRPr="00222826">
                <w:rPr>
                  <w:rStyle w:val="Hyperlink"/>
                  <w:rFonts w:cs="Arial"/>
                  <w:color w:val="auto"/>
                </w:rPr>
                <w:t>S1-231120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85DE3" w14:textId="77777777" w:rsidR="00304AEF" w:rsidRPr="0022282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22826">
              <w:t xml:space="preserve">ETRI, </w:t>
            </w:r>
            <w:proofErr w:type="spellStart"/>
            <w:r w:rsidRPr="00222826">
              <w:t>Novamint</w:t>
            </w:r>
            <w:proofErr w:type="spellEnd"/>
            <w:r w:rsidRPr="00222826">
              <w:t>, 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6B17F" w14:textId="77777777" w:rsidR="00304AEF" w:rsidRPr="0022282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22826">
              <w:t>Pseudo-CR on update of clause 5.1 Use case on store and forward - MO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41B6B" w14:textId="403E1CCF" w:rsidR="00304AEF" w:rsidRPr="00222826" w:rsidRDefault="0022282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826">
              <w:rPr>
                <w:rFonts w:eastAsia="Times New Roman" w:cs="Arial"/>
                <w:szCs w:val="18"/>
                <w:lang w:eastAsia="ar-SA"/>
              </w:rPr>
              <w:t>Revised to S1-231563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CC03F" w14:textId="77777777" w:rsidR="00304AEF" w:rsidRPr="00222826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22826" w:rsidRPr="00A75C05" w14:paraId="5E320FE7" w14:textId="77777777" w:rsidTr="00C2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DC6117" w14:textId="52523139" w:rsidR="00222826" w:rsidRPr="00222826" w:rsidRDefault="0022282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28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8570D7" w14:textId="44934F97" w:rsidR="00222826" w:rsidRPr="00222826" w:rsidRDefault="000C23E5" w:rsidP="00FC3409">
            <w:pPr>
              <w:snapToGrid w:val="0"/>
              <w:spacing w:after="0" w:line="240" w:lineRule="auto"/>
            </w:pPr>
            <w:hyperlink r:id="rId24" w:history="1">
              <w:r w:rsidR="00222826" w:rsidRPr="00222826">
                <w:rPr>
                  <w:rStyle w:val="Hyperlink"/>
                  <w:rFonts w:cs="Arial"/>
                  <w:color w:val="auto"/>
                </w:rPr>
                <w:t>S1-231563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46DEDE" w14:textId="23BA9768" w:rsidR="00222826" w:rsidRPr="00222826" w:rsidRDefault="00222826" w:rsidP="00FC3409">
            <w:pPr>
              <w:snapToGrid w:val="0"/>
              <w:spacing w:after="0" w:line="240" w:lineRule="auto"/>
            </w:pPr>
            <w:r w:rsidRPr="00222826">
              <w:t xml:space="preserve">ETRI, </w:t>
            </w:r>
            <w:proofErr w:type="spellStart"/>
            <w:r w:rsidRPr="00222826">
              <w:t>Novamint</w:t>
            </w:r>
            <w:proofErr w:type="spellEnd"/>
            <w:r w:rsidRPr="00222826">
              <w:t>, 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0C0BE" w14:textId="484F40BB" w:rsidR="00222826" w:rsidRPr="00222826" w:rsidRDefault="00222826" w:rsidP="00FC3409">
            <w:pPr>
              <w:snapToGrid w:val="0"/>
              <w:spacing w:after="0" w:line="240" w:lineRule="auto"/>
            </w:pPr>
            <w:r w:rsidRPr="00222826">
              <w:t>Pseudo-CR on update of clause 5.1 Use case on store and forward - MO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4F078D" w14:textId="3B1F3D2E" w:rsidR="00222826" w:rsidRPr="00222826" w:rsidRDefault="0022282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282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BF042C" w14:textId="77777777" w:rsidR="00222826" w:rsidRDefault="0022282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2826">
              <w:rPr>
                <w:rFonts w:eastAsia="Arial Unicode MS" w:cs="Arial"/>
                <w:szCs w:val="18"/>
                <w:lang w:eastAsia="ar-SA"/>
              </w:rPr>
              <w:t>Revision of S1-231120.</w:t>
            </w:r>
          </w:p>
          <w:p w14:paraId="37E16D7C" w14:textId="62DDA653" w:rsidR="00222826" w:rsidRPr="00222826" w:rsidRDefault="0022282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With note added as is on the photo</w:t>
            </w:r>
          </w:p>
        </w:tc>
      </w:tr>
      <w:tr w:rsidR="00304AEF" w:rsidRPr="00A75C05" w14:paraId="70B43CAA" w14:textId="77777777" w:rsidTr="00ED3C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5B190" w14:textId="77777777" w:rsidR="00304AEF" w:rsidRPr="00C23A25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3A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9AB7E" w14:textId="053468B8" w:rsidR="00304AEF" w:rsidRPr="00C23A25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304AEF" w:rsidRPr="00C23A25">
                <w:rPr>
                  <w:rStyle w:val="Hyperlink"/>
                  <w:rFonts w:cs="Arial"/>
                  <w:color w:val="auto"/>
                </w:rPr>
                <w:t>S1-231118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4D3DF" w14:textId="77777777" w:rsidR="00304AEF" w:rsidRPr="00C23A25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3A25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0D659" w14:textId="77777777" w:rsidR="00304AEF" w:rsidRPr="00C23A25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3A25">
              <w:t>pCR</w:t>
            </w:r>
            <w:proofErr w:type="spellEnd"/>
            <w:r w:rsidRPr="00C23A25">
              <w:t xml:space="preserve"> on update service requirements for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BE0FD" w14:textId="15671176" w:rsidR="00304AEF" w:rsidRPr="00C23A25" w:rsidRDefault="00C23A2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3A25">
              <w:rPr>
                <w:rFonts w:eastAsia="Times New Roman" w:cs="Arial"/>
                <w:szCs w:val="18"/>
                <w:lang w:eastAsia="ar-SA"/>
              </w:rPr>
              <w:t>Revised to S1-231564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02F66B" w14:textId="77777777" w:rsidR="00304AEF" w:rsidRPr="00C23A25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3A25" w:rsidRPr="00A75C05" w14:paraId="35261BF2" w14:textId="77777777" w:rsidTr="00ED3C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03328" w14:textId="211E8D17" w:rsidR="00C23A25" w:rsidRPr="00ED3C65" w:rsidRDefault="00C23A2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3C6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779F8" w14:textId="07D15566" w:rsidR="00C23A25" w:rsidRPr="00ED3C65" w:rsidRDefault="000C23E5" w:rsidP="00FC3409">
            <w:pPr>
              <w:snapToGrid w:val="0"/>
              <w:spacing w:after="0" w:line="240" w:lineRule="auto"/>
            </w:pPr>
            <w:hyperlink r:id="rId26" w:history="1">
              <w:r w:rsidR="00C23A25" w:rsidRPr="00ED3C65">
                <w:rPr>
                  <w:rStyle w:val="Hyperlink"/>
                  <w:rFonts w:cs="Arial"/>
                  <w:color w:val="auto"/>
                </w:rPr>
                <w:t>S1-231564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F0346" w14:textId="44DC5FCF" w:rsidR="00C23A25" w:rsidRPr="00ED3C65" w:rsidRDefault="00C23A25" w:rsidP="00FC3409">
            <w:pPr>
              <w:snapToGrid w:val="0"/>
              <w:spacing w:after="0" w:line="240" w:lineRule="auto"/>
            </w:pPr>
            <w:r w:rsidRPr="00ED3C65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D68BA" w14:textId="5554518E" w:rsidR="00C23A25" w:rsidRPr="00ED3C65" w:rsidRDefault="00C23A25" w:rsidP="00FC3409">
            <w:pPr>
              <w:snapToGrid w:val="0"/>
              <w:spacing w:after="0" w:line="240" w:lineRule="auto"/>
            </w:pPr>
            <w:proofErr w:type="spellStart"/>
            <w:r w:rsidRPr="00ED3C65">
              <w:t>pCR</w:t>
            </w:r>
            <w:proofErr w:type="spellEnd"/>
            <w:r w:rsidRPr="00ED3C65">
              <w:t xml:space="preserve"> on update service requirements for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76850" w14:textId="4F0B34DC" w:rsidR="00C23A25" w:rsidRPr="00ED3C65" w:rsidRDefault="00ED3C6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C65">
              <w:rPr>
                <w:rFonts w:eastAsia="Times New Roman" w:cs="Arial"/>
                <w:szCs w:val="18"/>
                <w:lang w:eastAsia="ar-SA"/>
              </w:rPr>
              <w:t>Revised to S1-231578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97624" w14:textId="120AD6BA" w:rsidR="00C23A25" w:rsidRPr="00ED3C65" w:rsidRDefault="00C23A2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szCs w:val="18"/>
                <w:lang w:eastAsia="ar-SA"/>
              </w:rPr>
              <w:t>Revision of S1-231118.</w:t>
            </w:r>
          </w:p>
        </w:tc>
      </w:tr>
      <w:tr w:rsidR="00ED3C65" w:rsidRPr="00A75C05" w14:paraId="6DF15CBE" w14:textId="77777777" w:rsidTr="00ED3C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76D097" w14:textId="2D4F3E9F" w:rsidR="00ED3C65" w:rsidRPr="00ED3C65" w:rsidRDefault="00ED3C6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3C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2D0453" w14:textId="21C08B22" w:rsidR="00ED3C65" w:rsidRPr="00ED3C65" w:rsidRDefault="000C23E5" w:rsidP="00FC3409">
            <w:pPr>
              <w:snapToGrid w:val="0"/>
              <w:spacing w:after="0" w:line="240" w:lineRule="auto"/>
            </w:pPr>
            <w:hyperlink r:id="rId27" w:history="1">
              <w:r w:rsidR="00ED3C65" w:rsidRPr="00ED3C65">
                <w:rPr>
                  <w:rStyle w:val="Hyperlink"/>
                  <w:rFonts w:cs="Arial"/>
                  <w:color w:val="auto"/>
                </w:rPr>
                <w:t>S1-231578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0BCB54" w14:textId="48BA918B" w:rsidR="00ED3C65" w:rsidRPr="00ED3C65" w:rsidRDefault="00ED3C65" w:rsidP="00FC3409">
            <w:pPr>
              <w:snapToGrid w:val="0"/>
              <w:spacing w:after="0" w:line="240" w:lineRule="auto"/>
            </w:pPr>
            <w:r w:rsidRPr="00ED3C65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8433ED" w14:textId="386E618E" w:rsidR="00ED3C65" w:rsidRPr="00ED3C65" w:rsidRDefault="00ED3C65" w:rsidP="00FC3409">
            <w:pPr>
              <w:snapToGrid w:val="0"/>
              <w:spacing w:after="0" w:line="240" w:lineRule="auto"/>
            </w:pPr>
            <w:proofErr w:type="spellStart"/>
            <w:r w:rsidRPr="00ED3C65">
              <w:t>pCR</w:t>
            </w:r>
            <w:proofErr w:type="spellEnd"/>
            <w:r w:rsidRPr="00ED3C65">
              <w:t xml:space="preserve"> on update service requirements for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C8DFD7" w14:textId="057411B9" w:rsidR="00ED3C65" w:rsidRPr="00ED3C65" w:rsidRDefault="00ED3C6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C6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1D03E5" w14:textId="1A2BF702" w:rsidR="00ED3C65" w:rsidRPr="00ED3C65" w:rsidRDefault="00ED3C6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i/>
                <w:szCs w:val="18"/>
                <w:lang w:eastAsia="ar-SA"/>
              </w:rPr>
              <w:t>Revision of S1-231118.</w:t>
            </w:r>
          </w:p>
          <w:p w14:paraId="7EA558E0" w14:textId="77777777" w:rsidR="00ED3C65" w:rsidRPr="00ED3C65" w:rsidRDefault="00ED3C6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szCs w:val="18"/>
                <w:lang w:eastAsia="ar-SA"/>
              </w:rPr>
              <w:t>Revision of S1-231564.</w:t>
            </w:r>
          </w:p>
          <w:p w14:paraId="2E4025A8" w14:textId="2935EEDE" w:rsidR="00ED3C65" w:rsidRPr="00ED3C65" w:rsidRDefault="00ED3C65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C65">
              <w:rPr>
                <w:rFonts w:eastAsia="Arial Unicode MS" w:cs="Arial"/>
                <w:szCs w:val="18"/>
                <w:lang w:eastAsia="ar-SA"/>
              </w:rPr>
              <w:t xml:space="preserve">[PR 5.2.6-006] The 5G system with satellite access supporting the S&amp;F operation shall be able to support suitable means to resume communication </w:t>
            </w:r>
            <w:r w:rsidR="007C2EB2">
              <w:rPr>
                <w:color w:val="000000"/>
                <w:sz w:val="20"/>
              </w:rPr>
              <w:t xml:space="preserve">between the ground station and satellite </w:t>
            </w:r>
            <w:r w:rsidRPr="00ED3C65">
              <w:rPr>
                <w:rFonts w:eastAsia="Arial Unicode MS" w:cs="Arial"/>
                <w:szCs w:val="18"/>
                <w:lang w:eastAsia="ar-SA"/>
              </w:rPr>
              <w:t>once the feeder link becomes available.</w:t>
            </w:r>
          </w:p>
        </w:tc>
      </w:tr>
      <w:tr w:rsidR="00304AEF" w:rsidRPr="00A75C05" w14:paraId="4D447F4B" w14:textId="77777777" w:rsidTr="007C2E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835C6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34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3DC0B" w14:textId="0EC251DD" w:rsidR="00304AEF" w:rsidRPr="00933446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304AEF" w:rsidRPr="00933446">
                <w:rPr>
                  <w:rStyle w:val="Hyperlink"/>
                  <w:rFonts w:cs="Arial"/>
                  <w:color w:val="auto"/>
                </w:rPr>
                <w:t>S1-231143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DA082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3446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387A6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33446">
              <w:t>pCR</w:t>
            </w:r>
            <w:proofErr w:type="spellEnd"/>
            <w:r w:rsidRPr="00933446">
              <w:t xml:space="preserve"> on Updates of 5.2 Store and Forward- MT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7BEC6" w14:textId="3E09FBB4" w:rsidR="00304AEF" w:rsidRPr="00933446" w:rsidRDefault="0093344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3446">
              <w:rPr>
                <w:rFonts w:eastAsia="Times New Roman" w:cs="Arial"/>
                <w:szCs w:val="18"/>
                <w:lang w:eastAsia="ar-SA"/>
              </w:rPr>
              <w:t>Revised to S1-231565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E991C" w14:textId="77777777" w:rsidR="00304AEF" w:rsidRPr="00933446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3446" w:rsidRPr="00A75C05" w14:paraId="06319C50" w14:textId="77777777" w:rsidTr="007C2E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633B7" w14:textId="1C3762C1" w:rsidR="00933446" w:rsidRPr="007C2EB2" w:rsidRDefault="0093344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2E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AC767" w14:textId="5E695916" w:rsidR="00933446" w:rsidRPr="007C2EB2" w:rsidRDefault="000C23E5" w:rsidP="00FC3409">
            <w:pPr>
              <w:snapToGrid w:val="0"/>
              <w:spacing w:after="0" w:line="240" w:lineRule="auto"/>
            </w:pPr>
            <w:hyperlink r:id="rId29" w:history="1">
              <w:r w:rsidR="00933446" w:rsidRPr="007C2EB2">
                <w:rPr>
                  <w:rStyle w:val="Hyperlink"/>
                  <w:rFonts w:cs="Arial"/>
                  <w:color w:val="auto"/>
                </w:rPr>
                <w:t>S1-231565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07EAE" w14:textId="00390D34" w:rsidR="00933446" w:rsidRPr="007C2EB2" w:rsidRDefault="00933446" w:rsidP="00FC3409">
            <w:pPr>
              <w:snapToGrid w:val="0"/>
              <w:spacing w:after="0" w:line="240" w:lineRule="auto"/>
            </w:pPr>
            <w:r w:rsidRPr="007C2EB2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89EE6" w14:textId="27BC4741" w:rsidR="00933446" w:rsidRPr="007C2EB2" w:rsidRDefault="00933446" w:rsidP="00FC3409">
            <w:pPr>
              <w:snapToGrid w:val="0"/>
              <w:spacing w:after="0" w:line="240" w:lineRule="auto"/>
            </w:pPr>
            <w:proofErr w:type="spellStart"/>
            <w:r w:rsidRPr="007C2EB2">
              <w:t>pCR</w:t>
            </w:r>
            <w:proofErr w:type="spellEnd"/>
            <w:r w:rsidRPr="007C2EB2">
              <w:t xml:space="preserve"> on Updates of 5.2 Store and Forward- MT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48E2F" w14:textId="56E51D8E" w:rsidR="00933446" w:rsidRPr="007C2EB2" w:rsidRDefault="007C2EB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2EB2">
              <w:rPr>
                <w:rFonts w:eastAsia="Times New Roman" w:cs="Arial"/>
                <w:szCs w:val="18"/>
                <w:lang w:eastAsia="ar-SA"/>
              </w:rPr>
              <w:t>Revised to S1-231579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F767F" w14:textId="5AAA6B59" w:rsidR="007C2EB2" w:rsidRPr="007C2EB2" w:rsidRDefault="0093344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2EB2">
              <w:rPr>
                <w:rFonts w:eastAsia="Arial Unicode MS" w:cs="Arial"/>
                <w:szCs w:val="18"/>
                <w:lang w:eastAsia="ar-SA"/>
              </w:rPr>
              <w:t>Revision of S1-231143.</w:t>
            </w:r>
          </w:p>
        </w:tc>
      </w:tr>
      <w:tr w:rsidR="007C2EB2" w:rsidRPr="00A75C05" w14:paraId="18205FA7" w14:textId="77777777" w:rsidTr="007C2E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2AB141" w14:textId="4A1A3DCE" w:rsidR="007C2EB2" w:rsidRPr="007C2EB2" w:rsidRDefault="007C2EB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C2E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DEC848" w14:textId="279C5CF1" w:rsidR="007C2EB2" w:rsidRPr="007C2EB2" w:rsidRDefault="000C23E5" w:rsidP="00FC3409">
            <w:pPr>
              <w:snapToGrid w:val="0"/>
              <w:spacing w:after="0" w:line="240" w:lineRule="auto"/>
            </w:pPr>
            <w:hyperlink r:id="rId30" w:history="1">
              <w:r w:rsidR="007C2EB2" w:rsidRPr="007C2EB2">
                <w:rPr>
                  <w:rStyle w:val="Hyperlink"/>
                  <w:rFonts w:cs="Arial"/>
                  <w:color w:val="auto"/>
                </w:rPr>
                <w:t>S1-231579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B63870" w14:textId="49F925BA" w:rsidR="007C2EB2" w:rsidRPr="007C2EB2" w:rsidRDefault="007C2EB2" w:rsidP="00FC3409">
            <w:pPr>
              <w:snapToGrid w:val="0"/>
              <w:spacing w:after="0" w:line="240" w:lineRule="auto"/>
            </w:pPr>
            <w:r w:rsidRPr="007C2EB2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A00910" w14:textId="76291D98" w:rsidR="007C2EB2" w:rsidRPr="007C2EB2" w:rsidRDefault="007C2EB2" w:rsidP="00FC3409">
            <w:pPr>
              <w:snapToGrid w:val="0"/>
              <w:spacing w:after="0" w:line="240" w:lineRule="auto"/>
            </w:pPr>
            <w:proofErr w:type="spellStart"/>
            <w:r w:rsidRPr="007C2EB2">
              <w:t>pCR</w:t>
            </w:r>
            <w:proofErr w:type="spellEnd"/>
            <w:r w:rsidRPr="007C2EB2">
              <w:t xml:space="preserve"> on Updates of 5.2 Store and Forward- MT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88859F" w14:textId="2D63A2F2" w:rsidR="007C2EB2" w:rsidRPr="007C2EB2" w:rsidRDefault="007C2EB2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2EB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5160A0" w14:textId="1EC5F89F" w:rsidR="007C2EB2" w:rsidRPr="007C2EB2" w:rsidRDefault="007C2EB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2EB2">
              <w:rPr>
                <w:rFonts w:eastAsia="Arial Unicode MS" w:cs="Arial"/>
                <w:i/>
                <w:szCs w:val="18"/>
                <w:lang w:eastAsia="ar-SA"/>
              </w:rPr>
              <w:t>Revision of S1-231143.</w:t>
            </w:r>
          </w:p>
          <w:p w14:paraId="251DB9D3" w14:textId="77777777" w:rsidR="007C2EB2" w:rsidRPr="007C2EB2" w:rsidRDefault="007C2EB2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2EB2">
              <w:rPr>
                <w:rFonts w:eastAsia="Arial Unicode MS" w:cs="Arial"/>
                <w:szCs w:val="18"/>
                <w:lang w:eastAsia="ar-SA"/>
              </w:rPr>
              <w:t>Revision of S1-231565.</w:t>
            </w:r>
          </w:p>
          <w:p w14:paraId="756328FB" w14:textId="77777777" w:rsidR="007C2EB2" w:rsidRPr="007C2EB2" w:rsidRDefault="007C2EB2" w:rsidP="007C2EB2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C2EB2">
              <w:rPr>
                <w:rFonts w:eastAsia="Arial Unicode MS" w:cs="Arial"/>
                <w:szCs w:val="18"/>
                <w:lang w:eastAsia="ar-SA"/>
              </w:rPr>
              <w:t xml:space="preserve">[PR 5.2.6-005] The 5G system with satellite access shall be able to </w:t>
            </w:r>
            <w:r w:rsidRPr="007C2EB2">
              <w:rPr>
                <w:rFonts w:eastAsia="Arial Unicode MS" w:cs="Arial"/>
                <w:szCs w:val="18"/>
                <w:lang w:val="en-US" w:eastAsia="ar-SA"/>
              </w:rPr>
              <w:t xml:space="preserve">provide to a trusted third party application the information about the </w:t>
            </w:r>
            <w:r w:rsidRPr="007C2EB2">
              <w:rPr>
                <w:rFonts w:eastAsia="Arial Unicode MS" w:cs="Arial" w:hint="eastAsia"/>
                <w:szCs w:val="18"/>
                <w:lang w:val="en-US" w:eastAsia="ar-SA"/>
              </w:rPr>
              <w:t>store and forward</w:t>
            </w:r>
            <w:r w:rsidRPr="007C2EB2">
              <w:rPr>
                <w:rFonts w:eastAsia="Arial Unicode MS" w:cs="Arial"/>
                <w:szCs w:val="18"/>
                <w:lang w:val="en-US" w:eastAsia="ar-SA"/>
              </w:rPr>
              <w:t xml:space="preserve"> operation applied to </w:t>
            </w:r>
            <w:r w:rsidRPr="007C2EB2">
              <w:rPr>
                <w:rFonts w:eastAsia="Arial Unicode MS" w:cs="Arial" w:hint="eastAsia"/>
                <w:szCs w:val="18"/>
                <w:lang w:val="en-US" w:eastAsia="ar-SA"/>
              </w:rPr>
              <w:t xml:space="preserve">a </w:t>
            </w:r>
            <w:r w:rsidRPr="007C2EB2">
              <w:rPr>
                <w:rFonts w:eastAsia="Arial Unicode MS" w:cs="Arial"/>
                <w:szCs w:val="18"/>
                <w:lang w:val="en-US" w:eastAsia="ar-SA"/>
              </w:rPr>
              <w:t>UE</w:t>
            </w:r>
            <w:r w:rsidRPr="007C2EB2">
              <w:rPr>
                <w:rFonts w:eastAsia="Arial Unicode MS" w:cs="Arial" w:hint="eastAsia"/>
                <w:szCs w:val="18"/>
                <w:lang w:val="en-US" w:eastAsia="ar-SA"/>
              </w:rPr>
              <w:t xml:space="preserve"> (</w:t>
            </w:r>
            <w:r w:rsidRPr="007C2EB2">
              <w:rPr>
                <w:rFonts w:eastAsia="Arial Unicode MS" w:cs="Arial"/>
                <w:szCs w:val="18"/>
                <w:lang w:val="en-US" w:eastAsia="ar-SA"/>
              </w:rPr>
              <w:t>e.g. estimated delivery time to the UE)</w:t>
            </w:r>
            <w:r w:rsidRPr="007C2EB2">
              <w:rPr>
                <w:rFonts w:eastAsia="Arial Unicode MS" w:cs="Arial" w:hint="eastAsia"/>
                <w:szCs w:val="18"/>
                <w:lang w:val="en-US" w:eastAsia="ar-SA"/>
              </w:rPr>
              <w:t>.</w:t>
            </w:r>
          </w:p>
          <w:p w14:paraId="287B2AA9" w14:textId="3EAA44C9" w:rsidR="007C2EB2" w:rsidRPr="007C2EB2" w:rsidRDefault="007C2EB2" w:rsidP="00FC3409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04AEF" w:rsidRPr="00A75C05" w14:paraId="69335841" w14:textId="77777777" w:rsidTr="0093344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D43BF5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34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0D0C6F" w14:textId="47DFE810" w:rsidR="00304AEF" w:rsidRPr="00933446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304AEF" w:rsidRPr="00933446">
                <w:rPr>
                  <w:rStyle w:val="Hyperlink"/>
                  <w:rFonts w:cs="Arial"/>
                  <w:color w:val="auto"/>
                </w:rPr>
                <w:t>S1-231208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A2BD6B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3446"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49631A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3446">
              <w:t xml:space="preserve">22.865 </w:t>
            </w:r>
            <w:proofErr w:type="spellStart"/>
            <w:r w:rsidRPr="00933446">
              <w:t>pCR</w:t>
            </w:r>
            <w:proofErr w:type="spellEnd"/>
            <w:r w:rsidRPr="00933446">
              <w:t>: Updates in use case 5.4 to highlight S&amp;F mode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6B9CE2" w14:textId="04D833BC" w:rsidR="00304AEF" w:rsidRPr="00933446" w:rsidRDefault="0093344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344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6E6C09" w14:textId="77777777" w:rsidR="00304AEF" w:rsidRPr="00933446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A75C05" w14:paraId="7A11395B" w14:textId="77777777" w:rsidTr="005E32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D9E49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34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E4D34" w14:textId="0ACF3655" w:rsidR="00304AEF" w:rsidRPr="00933446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304AEF" w:rsidRPr="00933446">
                <w:rPr>
                  <w:rStyle w:val="Hyperlink"/>
                  <w:rFonts w:cs="Arial"/>
                  <w:color w:val="auto"/>
                </w:rPr>
                <w:t>S1-231119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4B94F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33446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5B116" w14:textId="77777777" w:rsidR="00304AEF" w:rsidRPr="00933446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33446">
              <w:t>pCR</w:t>
            </w:r>
            <w:proofErr w:type="spellEnd"/>
            <w:r w:rsidRPr="00933446">
              <w:t xml:space="preserve"> on updating service requirements for clause 5.6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78B55" w14:textId="5891798F" w:rsidR="00304AEF" w:rsidRPr="00933446" w:rsidRDefault="0093344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3446">
              <w:rPr>
                <w:rFonts w:eastAsia="Times New Roman" w:cs="Arial"/>
                <w:szCs w:val="18"/>
                <w:lang w:eastAsia="ar-SA"/>
              </w:rPr>
              <w:t>Revised to S1-231677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91CC4" w14:textId="77777777" w:rsidR="00304AEF" w:rsidRPr="00933446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3446" w:rsidRPr="00A75C05" w14:paraId="1FFEF513" w14:textId="77777777" w:rsidTr="00C731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01CE9" w14:textId="2A66FBB5" w:rsidR="00933446" w:rsidRPr="005E32B9" w:rsidRDefault="00933446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32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21D84" w14:textId="0D089E8A" w:rsidR="00933446" w:rsidRPr="005E32B9" w:rsidRDefault="000C23E5" w:rsidP="00FC3409">
            <w:pPr>
              <w:snapToGrid w:val="0"/>
              <w:spacing w:after="0" w:line="240" w:lineRule="auto"/>
            </w:pPr>
            <w:hyperlink r:id="rId33" w:history="1">
              <w:r w:rsidR="00933446" w:rsidRPr="005E32B9">
                <w:rPr>
                  <w:rStyle w:val="Hyperlink"/>
                  <w:rFonts w:cs="Arial"/>
                  <w:color w:val="auto"/>
                </w:rPr>
                <w:t>S1-231677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33761" w14:textId="656A3EF5" w:rsidR="00933446" w:rsidRPr="005E32B9" w:rsidRDefault="00933446" w:rsidP="00FC3409">
            <w:pPr>
              <w:snapToGrid w:val="0"/>
              <w:spacing w:after="0" w:line="240" w:lineRule="auto"/>
            </w:pPr>
            <w:r w:rsidRPr="005E32B9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069B0" w14:textId="37FE2D52" w:rsidR="00933446" w:rsidRPr="005E32B9" w:rsidRDefault="00933446" w:rsidP="00FC3409">
            <w:pPr>
              <w:snapToGrid w:val="0"/>
              <w:spacing w:after="0" w:line="240" w:lineRule="auto"/>
            </w:pPr>
            <w:proofErr w:type="spellStart"/>
            <w:r w:rsidRPr="005E32B9">
              <w:t>pCR</w:t>
            </w:r>
            <w:proofErr w:type="spellEnd"/>
            <w:r w:rsidRPr="005E32B9">
              <w:t xml:space="preserve"> on updating service requirements for clause 5.6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3830B" w14:textId="4A4A7E72" w:rsidR="00933446" w:rsidRPr="005E32B9" w:rsidRDefault="005E32B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32B9">
              <w:rPr>
                <w:rFonts w:eastAsia="Times New Roman" w:cs="Arial"/>
                <w:szCs w:val="18"/>
                <w:lang w:eastAsia="ar-SA"/>
              </w:rPr>
              <w:t>Revised to S1-231566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70B73" w14:textId="130C9985" w:rsidR="00933446" w:rsidRPr="005E32B9" w:rsidRDefault="00933446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32B9">
              <w:rPr>
                <w:rFonts w:eastAsia="Arial Unicode MS" w:cs="Arial"/>
                <w:szCs w:val="18"/>
                <w:lang w:eastAsia="ar-SA"/>
              </w:rPr>
              <w:t>Revision of S1-231119.</w:t>
            </w:r>
          </w:p>
        </w:tc>
      </w:tr>
      <w:tr w:rsidR="005E32B9" w:rsidRPr="00A75C05" w14:paraId="43EF1B26" w14:textId="77777777" w:rsidTr="00C731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8B00B" w14:textId="0F9AE992" w:rsidR="005E32B9" w:rsidRPr="00C731DC" w:rsidRDefault="005E32B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31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68496" w14:textId="3F973A4D" w:rsidR="005E32B9" w:rsidRPr="00C731DC" w:rsidRDefault="000C23E5" w:rsidP="00FC3409">
            <w:pPr>
              <w:snapToGrid w:val="0"/>
              <w:spacing w:after="0" w:line="240" w:lineRule="auto"/>
              <w:rPr>
                <w:rFonts w:cs="Arial"/>
              </w:rPr>
            </w:pPr>
            <w:hyperlink r:id="rId34" w:history="1">
              <w:r w:rsidR="005E32B9" w:rsidRPr="00C731DC">
                <w:rPr>
                  <w:rStyle w:val="Hyperlink"/>
                  <w:rFonts w:cs="Arial"/>
                  <w:color w:val="auto"/>
                </w:rPr>
                <w:t>S1-231566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97298" w14:textId="367F62F9" w:rsidR="005E32B9" w:rsidRPr="00C731DC" w:rsidRDefault="005E32B9" w:rsidP="00FC3409">
            <w:pPr>
              <w:snapToGrid w:val="0"/>
              <w:spacing w:after="0" w:line="240" w:lineRule="auto"/>
            </w:pPr>
            <w:r w:rsidRPr="00C731DC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DEDAF" w14:textId="5004BEE7" w:rsidR="005E32B9" w:rsidRPr="00C731DC" w:rsidRDefault="005E32B9" w:rsidP="00FC3409">
            <w:pPr>
              <w:snapToGrid w:val="0"/>
              <w:spacing w:after="0" w:line="240" w:lineRule="auto"/>
            </w:pPr>
            <w:proofErr w:type="spellStart"/>
            <w:r w:rsidRPr="00C731DC">
              <w:t>pCR</w:t>
            </w:r>
            <w:proofErr w:type="spellEnd"/>
            <w:r w:rsidRPr="00C731DC">
              <w:t xml:space="preserve"> on updating service requirements for clause 5.6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442D1" w14:textId="36372E77" w:rsidR="005E32B9" w:rsidRPr="00C731DC" w:rsidRDefault="00C731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31DC">
              <w:rPr>
                <w:rFonts w:eastAsia="Times New Roman" w:cs="Arial"/>
                <w:szCs w:val="18"/>
                <w:lang w:eastAsia="ar-SA"/>
              </w:rPr>
              <w:t>Revised to S1-231700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0B21F" w14:textId="52D805B4" w:rsidR="005E32B9" w:rsidRPr="00C731DC" w:rsidRDefault="005E32B9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i/>
                <w:szCs w:val="18"/>
                <w:lang w:eastAsia="ar-SA"/>
              </w:rPr>
              <w:t>Revision of S1-231119.</w:t>
            </w:r>
          </w:p>
          <w:p w14:paraId="3AF429A9" w14:textId="44FF377E" w:rsidR="005E32B9" w:rsidRPr="00C731DC" w:rsidRDefault="005E32B9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szCs w:val="18"/>
                <w:lang w:eastAsia="ar-SA"/>
              </w:rPr>
              <w:t>Revision of S1-231677.</w:t>
            </w:r>
          </w:p>
        </w:tc>
      </w:tr>
      <w:tr w:rsidR="00C731DC" w:rsidRPr="00A75C05" w14:paraId="40EA4BEE" w14:textId="77777777" w:rsidTr="00C731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A7D97B" w14:textId="3C8062DB" w:rsidR="00C731DC" w:rsidRPr="00C731DC" w:rsidRDefault="00C731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31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4F2BD6" w14:textId="39DB8D39" w:rsidR="00C731DC" w:rsidRPr="00C731DC" w:rsidRDefault="000C23E5" w:rsidP="00FC3409">
            <w:pPr>
              <w:snapToGrid w:val="0"/>
              <w:spacing w:after="0" w:line="240" w:lineRule="auto"/>
            </w:pPr>
            <w:hyperlink r:id="rId35" w:history="1">
              <w:r w:rsidR="00C731DC" w:rsidRPr="00C731DC">
                <w:rPr>
                  <w:rStyle w:val="Hyperlink"/>
                  <w:rFonts w:cs="Arial"/>
                  <w:color w:val="auto"/>
                </w:rPr>
                <w:t>S1-231700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5176CD" w14:textId="12657806" w:rsidR="00C731DC" w:rsidRPr="00C731DC" w:rsidRDefault="00C731DC" w:rsidP="00FC3409">
            <w:pPr>
              <w:snapToGrid w:val="0"/>
              <w:spacing w:after="0" w:line="240" w:lineRule="auto"/>
            </w:pPr>
            <w:r w:rsidRPr="00C731DC">
              <w:t>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4769F1" w14:textId="59BA3301" w:rsidR="00C731DC" w:rsidRPr="00C731DC" w:rsidRDefault="00C731DC" w:rsidP="00FC3409">
            <w:pPr>
              <w:snapToGrid w:val="0"/>
              <w:spacing w:after="0" w:line="240" w:lineRule="auto"/>
            </w:pPr>
            <w:proofErr w:type="spellStart"/>
            <w:r w:rsidRPr="00C731DC">
              <w:t>pCR</w:t>
            </w:r>
            <w:proofErr w:type="spellEnd"/>
            <w:r w:rsidRPr="00C731DC">
              <w:t xml:space="preserve"> on updating service requirements for clause 5.6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B829BA" w14:textId="7496299C" w:rsidR="00C731DC" w:rsidRPr="00C731DC" w:rsidRDefault="00C731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31D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999A5D" w14:textId="77777777" w:rsidR="00C731DC" w:rsidRPr="00C731DC" w:rsidRDefault="00C731DC" w:rsidP="00C731D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i/>
                <w:szCs w:val="18"/>
                <w:lang w:eastAsia="ar-SA"/>
              </w:rPr>
              <w:t>Revision of S1-231119.</w:t>
            </w:r>
          </w:p>
          <w:p w14:paraId="26147012" w14:textId="1FC38B99" w:rsidR="00C731DC" w:rsidRPr="00C731DC" w:rsidRDefault="00C731DC" w:rsidP="00C731D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i/>
                <w:szCs w:val="18"/>
                <w:lang w:eastAsia="ar-SA"/>
              </w:rPr>
              <w:t>Revision of S1-231677.</w:t>
            </w:r>
          </w:p>
          <w:p w14:paraId="44194FE7" w14:textId="77777777" w:rsidR="00C731DC" w:rsidRPr="00C731DC" w:rsidRDefault="00C731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szCs w:val="18"/>
                <w:lang w:eastAsia="ar-SA"/>
              </w:rPr>
              <w:t>Revision of S1-231566.</w:t>
            </w:r>
          </w:p>
          <w:p w14:paraId="7FB56513" w14:textId="77777777" w:rsidR="00C731DC" w:rsidRPr="00C731DC" w:rsidRDefault="00C731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szCs w:val="18"/>
                <w:lang w:eastAsia="ar-SA"/>
              </w:rPr>
              <w:t>Subject to regulatory requirements and operator policies</w:t>
            </w:r>
          </w:p>
          <w:p w14:paraId="6A25A2FA" w14:textId="5AA7DB55" w:rsidR="00C731DC" w:rsidRPr="00C731DC" w:rsidRDefault="00C731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szCs w:val="18"/>
                <w:lang w:eastAsia="ar-SA"/>
              </w:rPr>
              <w:t>Remove parenthesis around temporarily</w:t>
            </w:r>
          </w:p>
        </w:tc>
      </w:tr>
      <w:tr w:rsidR="00304AEF" w:rsidRPr="00A75C05" w14:paraId="538FCF7F" w14:textId="77777777" w:rsidTr="00C731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25412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54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FDB53" w14:textId="49A5299F" w:rsidR="00304AEF" w:rsidRPr="008B5421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304AEF" w:rsidRPr="008B5421">
                <w:rPr>
                  <w:rStyle w:val="Hyperlink"/>
                  <w:rFonts w:cs="Arial"/>
                  <w:color w:val="auto"/>
                </w:rPr>
                <w:t>S1-231141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E067A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5421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B4286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5421">
              <w:t>pCR</w:t>
            </w:r>
            <w:proofErr w:type="spellEnd"/>
            <w:r w:rsidRPr="008B5421">
              <w:t xml:space="preserve"> on  Updates of 5.10 Vehicle Fleet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3DE1B" w14:textId="156B61C9" w:rsidR="00304AEF" w:rsidRPr="008B5421" w:rsidRDefault="008B542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5421">
              <w:rPr>
                <w:rFonts w:eastAsia="Times New Roman" w:cs="Arial"/>
                <w:szCs w:val="18"/>
                <w:lang w:eastAsia="ar-SA"/>
              </w:rPr>
              <w:t>Revised to S1-231567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C79F6" w14:textId="77777777" w:rsidR="00304AEF" w:rsidRPr="008B5421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B5421" w:rsidRPr="00A75C05" w14:paraId="17592E0E" w14:textId="77777777" w:rsidTr="00C731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B93E7" w14:textId="21A7D5E5" w:rsidR="008B5421" w:rsidRPr="00C731DC" w:rsidRDefault="008B542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31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5B0C1" w14:textId="6DD42540" w:rsidR="008B5421" w:rsidRPr="00C731DC" w:rsidRDefault="000C23E5" w:rsidP="00FC3409">
            <w:pPr>
              <w:snapToGrid w:val="0"/>
              <w:spacing w:after="0" w:line="240" w:lineRule="auto"/>
            </w:pPr>
            <w:hyperlink r:id="rId37" w:history="1">
              <w:r w:rsidR="008B5421" w:rsidRPr="00C731DC">
                <w:rPr>
                  <w:rStyle w:val="Hyperlink"/>
                  <w:rFonts w:cs="Arial"/>
                  <w:color w:val="auto"/>
                </w:rPr>
                <w:t>S1-231567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A998E" w14:textId="20F09289" w:rsidR="008B5421" w:rsidRPr="00C731DC" w:rsidRDefault="008B5421" w:rsidP="00FC3409">
            <w:pPr>
              <w:snapToGrid w:val="0"/>
              <w:spacing w:after="0" w:line="240" w:lineRule="auto"/>
            </w:pPr>
            <w:r w:rsidRPr="00C731DC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1B453" w14:textId="48326491" w:rsidR="008B5421" w:rsidRPr="00C731DC" w:rsidRDefault="008B5421" w:rsidP="00FC3409">
            <w:pPr>
              <w:snapToGrid w:val="0"/>
              <w:spacing w:after="0" w:line="240" w:lineRule="auto"/>
            </w:pPr>
            <w:proofErr w:type="spellStart"/>
            <w:r w:rsidRPr="00C731DC">
              <w:t>pCR</w:t>
            </w:r>
            <w:proofErr w:type="spellEnd"/>
            <w:r w:rsidRPr="00C731DC">
              <w:t xml:space="preserve"> on  Updates of 5.10 Vehicle Fleet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FC8E4" w14:textId="6C7B4AF2" w:rsidR="008B5421" w:rsidRPr="00C731DC" w:rsidRDefault="00C731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31DC">
              <w:rPr>
                <w:rFonts w:eastAsia="Times New Roman" w:cs="Arial"/>
                <w:szCs w:val="18"/>
                <w:lang w:eastAsia="ar-SA"/>
              </w:rPr>
              <w:t>Revised to S1-231701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AAC85" w14:textId="53488A5A" w:rsidR="008B5421" w:rsidRPr="00C731DC" w:rsidRDefault="008B5421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szCs w:val="18"/>
                <w:lang w:eastAsia="ar-SA"/>
              </w:rPr>
              <w:t>Revision of S1-231141.</w:t>
            </w:r>
          </w:p>
        </w:tc>
      </w:tr>
      <w:tr w:rsidR="00C731DC" w:rsidRPr="00A75C05" w14:paraId="5A9F75DF" w14:textId="77777777" w:rsidTr="00C731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459A" w14:textId="5FBC9217" w:rsidR="00C731DC" w:rsidRPr="00C731DC" w:rsidRDefault="00C731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31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10FE" w14:textId="5EF55A3A" w:rsidR="00C731DC" w:rsidRPr="00C731DC" w:rsidRDefault="000C23E5" w:rsidP="00FC3409">
            <w:pPr>
              <w:snapToGrid w:val="0"/>
              <w:spacing w:after="0" w:line="240" w:lineRule="auto"/>
            </w:pPr>
            <w:hyperlink r:id="rId38" w:history="1">
              <w:r w:rsidR="00C731DC" w:rsidRPr="00C731DC">
                <w:rPr>
                  <w:rStyle w:val="Hyperlink"/>
                  <w:rFonts w:cs="Arial"/>
                  <w:color w:val="auto"/>
                </w:rPr>
                <w:t>S1-231701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B76A" w14:textId="049F6E42" w:rsidR="00C731DC" w:rsidRPr="00C731DC" w:rsidRDefault="00C731DC" w:rsidP="00FC3409">
            <w:pPr>
              <w:snapToGrid w:val="0"/>
              <w:spacing w:after="0" w:line="240" w:lineRule="auto"/>
            </w:pPr>
            <w:r w:rsidRPr="00C731DC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40DD" w14:textId="7355995D" w:rsidR="00C731DC" w:rsidRPr="00C731DC" w:rsidRDefault="00C731DC" w:rsidP="00FC3409">
            <w:pPr>
              <w:snapToGrid w:val="0"/>
              <w:spacing w:after="0" w:line="240" w:lineRule="auto"/>
            </w:pPr>
            <w:proofErr w:type="spellStart"/>
            <w:r w:rsidRPr="00C731DC">
              <w:t>pCR</w:t>
            </w:r>
            <w:proofErr w:type="spellEnd"/>
            <w:r w:rsidRPr="00C731DC">
              <w:t xml:space="preserve"> on  Updates of 5.10 Vehicle Fleet Management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32BB" w14:textId="77777777" w:rsidR="00C731DC" w:rsidRPr="00C731DC" w:rsidRDefault="00C731DC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33F4" w14:textId="230C63A8" w:rsidR="00C731DC" w:rsidRPr="00C731DC" w:rsidRDefault="00C731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i/>
                <w:szCs w:val="18"/>
                <w:lang w:eastAsia="ar-SA"/>
              </w:rPr>
              <w:t>Revision of S1-231141.</w:t>
            </w:r>
          </w:p>
          <w:p w14:paraId="3267FE9C" w14:textId="603D7285" w:rsidR="00C731DC" w:rsidRPr="00C731DC" w:rsidRDefault="00C731DC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31DC">
              <w:rPr>
                <w:rFonts w:eastAsia="Arial Unicode MS" w:cs="Arial"/>
                <w:szCs w:val="18"/>
                <w:lang w:eastAsia="ar-SA"/>
              </w:rPr>
              <w:t>Revision of S1-231567.</w:t>
            </w:r>
          </w:p>
        </w:tc>
      </w:tr>
      <w:tr w:rsidR="00304AEF" w:rsidRPr="00A75C05" w14:paraId="3F86DF8E" w14:textId="77777777" w:rsidTr="00745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82203" w14:textId="77777777" w:rsidR="00304AEF" w:rsidRPr="005C6B80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6B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DB5FD" w14:textId="4E4E1630" w:rsidR="00304AEF" w:rsidRPr="005C6B80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304AEF" w:rsidRPr="005C6B80">
                <w:rPr>
                  <w:rStyle w:val="Hyperlink"/>
                  <w:rFonts w:cs="Arial"/>
                  <w:color w:val="auto"/>
                </w:rPr>
                <w:t>S1-231142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B9024" w14:textId="77777777" w:rsidR="00304AEF" w:rsidRPr="005C6B80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C6B80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577D6" w14:textId="77777777" w:rsidR="00304AEF" w:rsidRPr="005C6B80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C6B80">
              <w:t>pCR</w:t>
            </w:r>
            <w:proofErr w:type="spellEnd"/>
            <w:r w:rsidRPr="005C6B80">
              <w:t xml:space="preserve"> on Updates of 5.13 Enhanced Positioning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346DF" w14:textId="6F98AC33" w:rsidR="00304AEF" w:rsidRPr="005C6B80" w:rsidRDefault="005C6B80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6B80">
              <w:rPr>
                <w:rFonts w:eastAsia="Times New Roman" w:cs="Arial"/>
                <w:szCs w:val="18"/>
                <w:lang w:eastAsia="ar-SA"/>
              </w:rPr>
              <w:t>Revised to S1-231572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2DC37" w14:textId="77777777" w:rsidR="00304AEF" w:rsidRPr="005C6B80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C6B80" w:rsidRPr="00A75C05" w14:paraId="0D5C59B9" w14:textId="77777777" w:rsidTr="00745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DCA54" w14:textId="2680F407" w:rsidR="005C6B80" w:rsidRPr="007450E4" w:rsidRDefault="005C6B80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50E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7E48F" w14:textId="2F663897" w:rsidR="005C6B80" w:rsidRPr="007450E4" w:rsidRDefault="000C23E5" w:rsidP="00FC3409">
            <w:pPr>
              <w:snapToGrid w:val="0"/>
              <w:spacing w:after="0" w:line="240" w:lineRule="auto"/>
            </w:pPr>
            <w:hyperlink r:id="rId40" w:history="1">
              <w:r w:rsidR="005C6B80" w:rsidRPr="007450E4">
                <w:rPr>
                  <w:rStyle w:val="Hyperlink"/>
                  <w:rFonts w:cs="Arial"/>
                  <w:color w:val="auto"/>
                </w:rPr>
                <w:t>S1-231572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83F4E" w14:textId="0AD5EB18" w:rsidR="005C6B80" w:rsidRPr="007450E4" w:rsidRDefault="005C6B80" w:rsidP="00FC3409">
            <w:pPr>
              <w:snapToGrid w:val="0"/>
              <w:spacing w:after="0" w:line="240" w:lineRule="auto"/>
            </w:pPr>
            <w:r w:rsidRPr="007450E4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168D4" w14:textId="4BA8B8AE" w:rsidR="005C6B80" w:rsidRPr="007450E4" w:rsidRDefault="005C6B80" w:rsidP="00FC3409">
            <w:pPr>
              <w:snapToGrid w:val="0"/>
              <w:spacing w:after="0" w:line="240" w:lineRule="auto"/>
            </w:pPr>
            <w:proofErr w:type="spellStart"/>
            <w:r w:rsidRPr="007450E4">
              <w:t>pCR</w:t>
            </w:r>
            <w:proofErr w:type="spellEnd"/>
            <w:r w:rsidRPr="007450E4">
              <w:t xml:space="preserve"> on Updates of 5.13 Enhanced Positioning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F7085" w14:textId="53E6EB2E" w:rsidR="005C6B80" w:rsidRPr="007450E4" w:rsidRDefault="007450E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0E4">
              <w:rPr>
                <w:rFonts w:eastAsia="Times New Roman" w:cs="Arial"/>
                <w:szCs w:val="18"/>
                <w:lang w:eastAsia="ar-SA"/>
              </w:rPr>
              <w:t>Revised to S1-231573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C808C" w14:textId="2AEAC009" w:rsidR="005C6B80" w:rsidRPr="007450E4" w:rsidRDefault="005C6B80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0E4">
              <w:rPr>
                <w:rFonts w:eastAsia="Arial Unicode MS" w:cs="Arial"/>
                <w:szCs w:val="18"/>
                <w:lang w:eastAsia="ar-SA"/>
              </w:rPr>
              <w:t>Revision of S1-231142.</w:t>
            </w:r>
          </w:p>
        </w:tc>
      </w:tr>
      <w:tr w:rsidR="007450E4" w:rsidRPr="00A75C05" w14:paraId="58AE7E07" w14:textId="77777777" w:rsidTr="00745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A3CAEC" w14:textId="5C10B10A" w:rsidR="007450E4" w:rsidRPr="007450E4" w:rsidRDefault="007450E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50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ACB00E" w14:textId="676064F5" w:rsidR="007450E4" w:rsidRPr="007450E4" w:rsidRDefault="000C23E5" w:rsidP="00FC3409">
            <w:pPr>
              <w:snapToGrid w:val="0"/>
              <w:spacing w:after="0" w:line="240" w:lineRule="auto"/>
            </w:pPr>
            <w:hyperlink r:id="rId41" w:history="1">
              <w:r w:rsidR="007450E4" w:rsidRPr="007450E4">
                <w:rPr>
                  <w:rStyle w:val="Hyperlink"/>
                  <w:rFonts w:cs="Arial"/>
                  <w:color w:val="auto"/>
                </w:rPr>
                <w:t>S1-231573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EAC747" w14:textId="745BC864" w:rsidR="007450E4" w:rsidRPr="007450E4" w:rsidRDefault="007450E4" w:rsidP="00FC3409">
            <w:pPr>
              <w:snapToGrid w:val="0"/>
              <w:spacing w:after="0" w:line="240" w:lineRule="auto"/>
            </w:pPr>
            <w:r w:rsidRPr="007450E4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EBBF7E" w14:textId="0023AD3A" w:rsidR="007450E4" w:rsidRPr="007450E4" w:rsidRDefault="007450E4" w:rsidP="00FC3409">
            <w:pPr>
              <w:snapToGrid w:val="0"/>
              <w:spacing w:after="0" w:line="240" w:lineRule="auto"/>
            </w:pPr>
            <w:proofErr w:type="spellStart"/>
            <w:r w:rsidRPr="007450E4">
              <w:t>pCR</w:t>
            </w:r>
            <w:proofErr w:type="spellEnd"/>
            <w:r w:rsidRPr="007450E4">
              <w:t xml:space="preserve"> on Updates of 5.13 Enhanced Positioning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1E104E" w14:textId="000C485F" w:rsidR="007450E4" w:rsidRPr="007450E4" w:rsidRDefault="007450E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0E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D9D905" w14:textId="2D631059" w:rsidR="007450E4" w:rsidRPr="007450E4" w:rsidRDefault="007450E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0E4">
              <w:rPr>
                <w:rFonts w:eastAsia="Arial Unicode MS" w:cs="Arial"/>
                <w:i/>
                <w:szCs w:val="18"/>
                <w:lang w:eastAsia="ar-SA"/>
              </w:rPr>
              <w:t>Revision of S1-231142.</w:t>
            </w:r>
          </w:p>
          <w:p w14:paraId="334B4630" w14:textId="77777777" w:rsidR="007450E4" w:rsidRPr="007450E4" w:rsidRDefault="007450E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0E4">
              <w:rPr>
                <w:rFonts w:eastAsia="Arial Unicode MS" w:cs="Arial"/>
                <w:szCs w:val="18"/>
                <w:lang w:eastAsia="ar-SA"/>
              </w:rPr>
              <w:t>Revision of S1-231572.</w:t>
            </w:r>
          </w:p>
          <w:p w14:paraId="0D643769" w14:textId="0950E921" w:rsidR="007450E4" w:rsidRPr="007450E4" w:rsidRDefault="007450E4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450E4">
              <w:rPr>
                <w:rFonts w:eastAsia="Arial Unicode MS" w:cs="Arial"/>
                <w:szCs w:val="18"/>
                <w:lang w:eastAsia="ar-SA"/>
              </w:rPr>
              <w:t xml:space="preserve">Subject to regulatory requirements at the start and remove dash from </w:t>
            </w:r>
            <w:proofErr w:type="spellStart"/>
            <w:r w:rsidRPr="007450E4">
              <w:rPr>
                <w:rFonts w:eastAsia="Arial Unicode MS" w:cs="Arial"/>
                <w:szCs w:val="18"/>
                <w:lang w:eastAsia="ar-SA"/>
              </w:rPr>
              <w:t>kilometers</w:t>
            </w:r>
            <w:proofErr w:type="spellEnd"/>
          </w:p>
        </w:tc>
      </w:tr>
      <w:tr w:rsidR="00304AEF" w:rsidRPr="00A75C05" w14:paraId="5B8E5CD9" w14:textId="77777777" w:rsidTr="00745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3B1F8E" w14:textId="77777777" w:rsidR="00304AEF" w:rsidRPr="007450E4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50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3663AD" w14:textId="5B4EB4AA" w:rsidR="00304AEF" w:rsidRPr="007450E4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304AEF" w:rsidRPr="007450E4">
                <w:rPr>
                  <w:rStyle w:val="Hyperlink"/>
                  <w:rFonts w:cs="Arial"/>
                  <w:color w:val="auto"/>
                </w:rPr>
                <w:t>S1-231121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9ABC90" w14:textId="77777777" w:rsidR="00304AEF" w:rsidRPr="007450E4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50E4">
              <w:t xml:space="preserve">ETRI, </w:t>
            </w:r>
            <w:proofErr w:type="spellStart"/>
            <w:r w:rsidRPr="007450E4">
              <w:t>Novamint</w:t>
            </w:r>
            <w:proofErr w:type="spellEnd"/>
            <w:r w:rsidRPr="007450E4">
              <w:t>, 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40BC8C" w14:textId="77777777" w:rsidR="00304AEF" w:rsidRPr="007450E4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50E4">
              <w:t>Pseudo-CR on update of clause 5.14 Use case on service continuity for UE-to-UE communication between satellites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8E37B3" w14:textId="1B97A502" w:rsidR="00304AEF" w:rsidRPr="007450E4" w:rsidRDefault="007450E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0E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FBBCFF" w14:textId="77777777" w:rsidR="00304AEF" w:rsidRPr="007450E4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A75C05" w14:paraId="16B778C5" w14:textId="77777777" w:rsidTr="009102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CE558" w14:textId="77777777" w:rsidR="00304AEF" w:rsidRPr="007450E4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50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74C1D" w14:textId="3D390A97" w:rsidR="00304AEF" w:rsidRPr="007450E4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304AEF" w:rsidRPr="007450E4">
                <w:rPr>
                  <w:rStyle w:val="Hyperlink"/>
                  <w:rFonts w:cs="Arial"/>
                  <w:color w:val="auto"/>
                </w:rPr>
                <w:t>S1-231122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3FEB25" w14:textId="77777777" w:rsidR="00304AEF" w:rsidRPr="007450E4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50E4">
              <w:t xml:space="preserve">ETRI, </w:t>
            </w:r>
            <w:proofErr w:type="spellStart"/>
            <w:r w:rsidRPr="007450E4">
              <w:t>Novamint</w:t>
            </w:r>
            <w:proofErr w:type="spellEnd"/>
            <w:r w:rsidRPr="007450E4">
              <w:t>, Lockheed Martin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CD8E4" w14:textId="77777777" w:rsidR="00304AEF" w:rsidRPr="007450E4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50E4">
              <w:t>Pseudo-CR on update of clause 5.15 Use case on service continuity for UE-to-UE communication in case of mobility between satellite and terrestrial network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94C43" w14:textId="766A51FD" w:rsidR="00304AEF" w:rsidRPr="007450E4" w:rsidRDefault="007450E4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0E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F9156" w14:textId="77777777" w:rsidR="00304AEF" w:rsidRPr="007450E4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A75C05" w14:paraId="2B4D815D" w14:textId="77777777" w:rsidTr="009102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0E008" w14:textId="77777777" w:rsidR="00304AEF" w:rsidRPr="009102B9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02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F4ACE" w14:textId="32DB18DE" w:rsidR="00304AEF" w:rsidRPr="009102B9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304AEF" w:rsidRPr="009102B9">
                <w:rPr>
                  <w:rStyle w:val="Hyperlink"/>
                  <w:rFonts w:cs="Arial"/>
                  <w:color w:val="auto"/>
                </w:rPr>
                <w:t>S1-231235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587A4" w14:textId="77777777" w:rsidR="00304AEF" w:rsidRPr="009102B9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02B9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1915E" w14:textId="77777777" w:rsidR="00304AEF" w:rsidRPr="009102B9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02B9">
              <w:t>Updating the PR in the use case on store and forward – emergency report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2A779" w14:textId="6E824E7B" w:rsidR="00304AEF" w:rsidRPr="009102B9" w:rsidRDefault="009102B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02B9">
              <w:rPr>
                <w:rFonts w:eastAsia="Times New Roman" w:cs="Arial"/>
                <w:szCs w:val="18"/>
                <w:lang w:eastAsia="ar-SA"/>
              </w:rPr>
              <w:t>Revised to S1-231574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FD57A" w14:textId="77777777" w:rsidR="00304AEF" w:rsidRPr="009102B9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02B9" w:rsidRPr="00A75C05" w14:paraId="072C6E59" w14:textId="77777777" w:rsidTr="009102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7C5BA7" w14:textId="28B747FF" w:rsidR="009102B9" w:rsidRPr="009102B9" w:rsidRDefault="009102B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02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D4EAB6" w14:textId="7DB82D79" w:rsidR="009102B9" w:rsidRPr="009102B9" w:rsidRDefault="000C23E5" w:rsidP="00FC3409">
            <w:pPr>
              <w:snapToGrid w:val="0"/>
              <w:spacing w:after="0" w:line="240" w:lineRule="auto"/>
            </w:pPr>
            <w:hyperlink r:id="rId45" w:history="1">
              <w:r w:rsidR="009102B9" w:rsidRPr="009102B9">
                <w:rPr>
                  <w:rStyle w:val="Hyperlink"/>
                  <w:rFonts w:cs="Arial"/>
                  <w:color w:val="auto"/>
                </w:rPr>
                <w:t>S1-231574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3D282D" w14:textId="5265B5FE" w:rsidR="009102B9" w:rsidRPr="009102B9" w:rsidRDefault="009102B9" w:rsidP="00FC3409">
            <w:pPr>
              <w:snapToGrid w:val="0"/>
              <w:spacing w:after="0" w:line="240" w:lineRule="auto"/>
            </w:pPr>
            <w:r w:rsidRPr="009102B9"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3B1AF2" w14:textId="2303A220" w:rsidR="009102B9" w:rsidRPr="009102B9" w:rsidRDefault="009102B9" w:rsidP="00FC3409">
            <w:pPr>
              <w:snapToGrid w:val="0"/>
              <w:spacing w:after="0" w:line="240" w:lineRule="auto"/>
            </w:pPr>
            <w:r w:rsidRPr="009102B9">
              <w:t>Updating the PR in the use case on store and forward – emergency report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856C2A" w14:textId="1A51C779" w:rsidR="009102B9" w:rsidRPr="009102B9" w:rsidRDefault="009102B9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02B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B880DC" w14:textId="77777777" w:rsidR="009102B9" w:rsidRDefault="009102B9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102B9">
              <w:rPr>
                <w:rFonts w:eastAsia="Arial Unicode MS" w:cs="Arial"/>
                <w:szCs w:val="18"/>
                <w:lang w:eastAsia="ar-SA"/>
              </w:rPr>
              <w:t>Revision of S1-231235.</w:t>
            </w:r>
          </w:p>
          <w:p w14:paraId="2D934E37" w14:textId="5C63062C" w:rsidR="009102B9" w:rsidRPr="009102B9" w:rsidRDefault="009102B9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First requirement is removed. But with the understanding that this topic can be rediscussed in August. Second requirement: “may” -&gt; “is expected to”</w:t>
            </w:r>
          </w:p>
        </w:tc>
      </w:tr>
      <w:tr w:rsidR="00304AEF" w:rsidRPr="00B04844" w14:paraId="6182DFB0" w14:textId="77777777" w:rsidTr="008B5421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76890AB" w14:textId="77777777" w:rsidR="00304AEF" w:rsidRPr="006E6FF4" w:rsidRDefault="00304AEF" w:rsidP="00FC340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304AEF" w:rsidRPr="00A75C05" w14:paraId="256063A8" w14:textId="77777777" w:rsidTr="00EC44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C4E88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54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DB150" w14:textId="643DA2F8" w:rsidR="00304AEF" w:rsidRPr="008B5421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304AEF" w:rsidRPr="008B5421">
                <w:rPr>
                  <w:rStyle w:val="Hyperlink"/>
                  <w:rFonts w:cs="Arial"/>
                  <w:color w:val="auto"/>
                </w:rPr>
                <w:t>S1-231071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83849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5421">
              <w:t>China Telecommunications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4036A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5421">
              <w:t>Discussion about Consolidation on Potential Requirements of satellite access phase3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3CA81" w14:textId="547A7ABE" w:rsidR="00304AEF" w:rsidRPr="008B5421" w:rsidRDefault="008B542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8B5421">
              <w:rPr>
                <w:rFonts w:eastAsia="Times New Roman" w:cs="Arial"/>
                <w:szCs w:val="18"/>
                <w:lang w:eastAsia="ar-SA"/>
              </w:rPr>
              <w:t>to S1-231382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C9E43" w14:textId="77777777" w:rsidR="00304AEF" w:rsidRPr="008B5421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A75C05" w14:paraId="3FBFB07F" w14:textId="77777777" w:rsidTr="00EC44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BEC69" w14:textId="77777777" w:rsidR="00304AEF" w:rsidRPr="00EC44B5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44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963D0" w14:textId="1B6CFF2E" w:rsidR="00304AEF" w:rsidRPr="00EC44B5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304AEF" w:rsidRPr="00EC44B5">
                <w:rPr>
                  <w:rStyle w:val="Hyperlink"/>
                  <w:rFonts w:cs="Arial"/>
                  <w:color w:val="auto"/>
                </w:rPr>
                <w:t>S1-231072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72383" w14:textId="77777777" w:rsidR="00304AEF" w:rsidRPr="00EC44B5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C44B5">
              <w:t>China Telecommunications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A49A8" w14:textId="77777777" w:rsidR="00304AEF" w:rsidRPr="00EC44B5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C44B5">
              <w:t>Consolidated PR of satellite access phase3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88F9D" w14:textId="64A044BB" w:rsidR="00304AEF" w:rsidRPr="00EC44B5" w:rsidRDefault="00EC44B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EC44B5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EC44B5">
              <w:rPr>
                <w:rFonts w:eastAsia="Times New Roman" w:cs="Arial"/>
                <w:szCs w:val="18"/>
                <w:lang w:eastAsia="ar-SA"/>
              </w:rPr>
              <w:t>to S1-231383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A7538" w14:textId="77777777" w:rsidR="00304AEF" w:rsidRPr="00EC44B5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23F6" w:rsidRPr="00A75C05" w14:paraId="4FA65B9C" w14:textId="77777777" w:rsidTr="00EC44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46603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056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A2C53" w14:textId="5195DF83" w:rsidR="004623F6" w:rsidRPr="000056CB" w:rsidRDefault="000C23E5" w:rsidP="00051B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4623F6" w:rsidRPr="005613BF">
                <w:rPr>
                  <w:rStyle w:val="Hyperlink"/>
                  <w:rFonts w:cs="Arial"/>
                </w:rPr>
                <w:t>S1-231086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33E93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056CB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45FC0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056CB">
              <w:t>Consolidation proposal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A1420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56CB">
              <w:rPr>
                <w:rFonts w:eastAsia="Times New Roman" w:cs="Arial"/>
                <w:szCs w:val="18"/>
                <w:lang w:eastAsia="ar-SA"/>
              </w:rPr>
              <w:t>Revised to S1-231382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3057C" w14:textId="77777777" w:rsidR="004623F6" w:rsidRPr="000056CB" w:rsidRDefault="004623F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23F6" w:rsidRPr="00A75C05" w14:paraId="79726592" w14:textId="77777777" w:rsidTr="00EC44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54949" w14:textId="77777777" w:rsidR="004623F6" w:rsidRPr="00EC44B5" w:rsidRDefault="004623F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44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958A7" w14:textId="7DF74448" w:rsidR="004623F6" w:rsidRPr="00EC44B5" w:rsidRDefault="000C23E5" w:rsidP="00051BB5">
            <w:pPr>
              <w:snapToGrid w:val="0"/>
              <w:spacing w:after="0" w:line="240" w:lineRule="auto"/>
            </w:pPr>
            <w:hyperlink r:id="rId49" w:history="1">
              <w:r w:rsidR="004623F6" w:rsidRPr="00EC44B5">
                <w:rPr>
                  <w:rStyle w:val="Hyperlink"/>
                  <w:rFonts w:cs="Arial"/>
                  <w:color w:val="auto"/>
                </w:rPr>
                <w:t>S1-231382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ABE0E" w14:textId="77777777" w:rsidR="004623F6" w:rsidRPr="00EC44B5" w:rsidRDefault="004623F6" w:rsidP="00051BB5">
            <w:pPr>
              <w:snapToGrid w:val="0"/>
              <w:spacing w:after="0" w:line="240" w:lineRule="auto"/>
            </w:pPr>
            <w:r w:rsidRPr="00EC44B5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A128D" w14:textId="77777777" w:rsidR="004623F6" w:rsidRPr="00EC44B5" w:rsidRDefault="004623F6" w:rsidP="00051BB5">
            <w:pPr>
              <w:snapToGrid w:val="0"/>
              <w:spacing w:after="0" w:line="240" w:lineRule="auto"/>
            </w:pPr>
            <w:r w:rsidRPr="00EC44B5">
              <w:t>Consolidation proposal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6818A" w14:textId="25C4C74C" w:rsidR="004623F6" w:rsidRPr="00EC44B5" w:rsidRDefault="00EC44B5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44B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46E8F" w14:textId="68D78F26" w:rsidR="004623F6" w:rsidRPr="00EC44B5" w:rsidRDefault="004623F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44B5">
              <w:rPr>
                <w:rFonts w:eastAsia="Arial Unicode MS" w:cs="Arial"/>
                <w:szCs w:val="18"/>
                <w:lang w:eastAsia="ar-SA"/>
              </w:rPr>
              <w:t>Revision of S1-231086 merge of S1-231071 and S1-231223.</w:t>
            </w:r>
          </w:p>
        </w:tc>
      </w:tr>
      <w:tr w:rsidR="004623F6" w:rsidRPr="00A75C05" w14:paraId="407414BF" w14:textId="77777777" w:rsidTr="00E669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F9B89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056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E963C" w14:textId="4B687800" w:rsidR="004623F6" w:rsidRPr="000056CB" w:rsidRDefault="000C23E5" w:rsidP="00051B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4623F6" w:rsidRPr="005613BF">
                <w:rPr>
                  <w:rStyle w:val="Hyperlink"/>
                  <w:rFonts w:cs="Arial"/>
                </w:rPr>
                <w:t>S1-231087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064FDF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056CB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2C9D9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056CB">
              <w:t>consolidated requirements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64746" w14:textId="77777777" w:rsidR="004623F6" w:rsidRPr="000056CB" w:rsidRDefault="004623F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56CB">
              <w:rPr>
                <w:rFonts w:eastAsia="Times New Roman" w:cs="Arial"/>
                <w:szCs w:val="18"/>
                <w:lang w:eastAsia="ar-SA"/>
              </w:rPr>
              <w:t>Revised to S1-231383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9202C" w14:textId="77777777" w:rsidR="004623F6" w:rsidRPr="000056CB" w:rsidRDefault="004623F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623F6" w:rsidRPr="00A75C05" w14:paraId="18D918B8" w14:textId="77777777" w:rsidTr="00E048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CB848" w14:textId="77777777" w:rsidR="004623F6" w:rsidRPr="00E669EC" w:rsidRDefault="004623F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669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67447" w14:textId="071ABB9F" w:rsidR="004623F6" w:rsidRPr="00E669EC" w:rsidRDefault="000C23E5" w:rsidP="00051BB5">
            <w:pPr>
              <w:snapToGrid w:val="0"/>
              <w:spacing w:after="0" w:line="240" w:lineRule="auto"/>
            </w:pPr>
            <w:hyperlink r:id="rId51" w:history="1">
              <w:r w:rsidR="004623F6" w:rsidRPr="00E669EC">
                <w:rPr>
                  <w:rStyle w:val="Hyperlink"/>
                  <w:rFonts w:cs="Arial"/>
                  <w:color w:val="auto"/>
                </w:rPr>
                <w:t>S1-231383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7A4A1" w14:textId="77777777" w:rsidR="004623F6" w:rsidRPr="00E669EC" w:rsidRDefault="004623F6" w:rsidP="00051BB5">
            <w:pPr>
              <w:snapToGrid w:val="0"/>
              <w:spacing w:after="0" w:line="240" w:lineRule="auto"/>
            </w:pPr>
            <w:r w:rsidRPr="00E669EC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39059" w14:textId="77777777" w:rsidR="004623F6" w:rsidRPr="00E669EC" w:rsidRDefault="004623F6" w:rsidP="00051BB5">
            <w:pPr>
              <w:snapToGrid w:val="0"/>
              <w:spacing w:after="0" w:line="240" w:lineRule="auto"/>
            </w:pPr>
            <w:r w:rsidRPr="00E669EC">
              <w:t>consolidated requirements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59AB1" w14:textId="2EBE79CB" w:rsidR="004623F6" w:rsidRPr="00E669EC" w:rsidRDefault="00E669EC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69EC">
              <w:rPr>
                <w:rFonts w:eastAsia="Times New Roman" w:cs="Arial"/>
                <w:szCs w:val="18"/>
                <w:lang w:eastAsia="ar-SA"/>
              </w:rPr>
              <w:t>Revised to S1-231568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C7BDF" w14:textId="3AE6199F" w:rsidR="004623F6" w:rsidRPr="00E669EC" w:rsidRDefault="004623F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69EC">
              <w:rPr>
                <w:rFonts w:eastAsia="Arial Unicode MS" w:cs="Arial"/>
                <w:szCs w:val="18"/>
                <w:lang w:eastAsia="ar-SA"/>
              </w:rPr>
              <w:t>Revision of S1-231087 merge of S1-231072 and S1-231224</w:t>
            </w:r>
          </w:p>
        </w:tc>
      </w:tr>
      <w:tr w:rsidR="00E669EC" w:rsidRPr="00A75C05" w14:paraId="3CE6F55C" w14:textId="77777777" w:rsidTr="00E048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EC81A" w14:textId="433DC6E9" w:rsidR="00E669EC" w:rsidRPr="00E04886" w:rsidRDefault="00E669EC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48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F64F6" w14:textId="40C63D73" w:rsidR="00E669EC" w:rsidRPr="00E04886" w:rsidRDefault="000C23E5" w:rsidP="00051BB5">
            <w:pPr>
              <w:snapToGrid w:val="0"/>
              <w:spacing w:after="0" w:line="240" w:lineRule="auto"/>
            </w:pPr>
            <w:hyperlink r:id="rId52" w:history="1">
              <w:r w:rsidR="00E669EC" w:rsidRPr="00E04886">
                <w:rPr>
                  <w:rStyle w:val="Hyperlink"/>
                  <w:rFonts w:cs="Arial"/>
                  <w:color w:val="auto"/>
                </w:rPr>
                <w:t>S1-231568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11133" w14:textId="04A98CFC" w:rsidR="00E669EC" w:rsidRPr="00E04886" w:rsidRDefault="00E669EC" w:rsidP="00051BB5">
            <w:pPr>
              <w:snapToGrid w:val="0"/>
              <w:spacing w:after="0" w:line="240" w:lineRule="auto"/>
            </w:pPr>
            <w:r w:rsidRPr="00E04886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DB794" w14:textId="3B459E53" w:rsidR="00E669EC" w:rsidRPr="00E04886" w:rsidRDefault="00E669EC" w:rsidP="00051BB5">
            <w:pPr>
              <w:snapToGrid w:val="0"/>
              <w:spacing w:after="0" w:line="240" w:lineRule="auto"/>
            </w:pPr>
            <w:r w:rsidRPr="00E04886">
              <w:t>consolidated requirements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891BE" w14:textId="4CDBE9F7" w:rsidR="00E669EC" w:rsidRPr="00E04886" w:rsidRDefault="00E0488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886">
              <w:rPr>
                <w:rFonts w:eastAsia="Times New Roman" w:cs="Arial"/>
                <w:szCs w:val="18"/>
                <w:lang w:eastAsia="ar-SA"/>
              </w:rPr>
              <w:t>Revised to S1-231702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4FD10" w14:textId="673936D7" w:rsidR="00E669EC" w:rsidRPr="00E04886" w:rsidRDefault="00E669EC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i/>
                <w:szCs w:val="18"/>
                <w:lang w:eastAsia="ar-SA"/>
              </w:rPr>
              <w:t>Revision of S1-231087 merge of S1-231072 and S1-231224</w:t>
            </w:r>
          </w:p>
          <w:p w14:paraId="328BEBEF" w14:textId="3404BDE0" w:rsidR="00E669EC" w:rsidRPr="00E04886" w:rsidRDefault="00E669EC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szCs w:val="18"/>
                <w:lang w:eastAsia="ar-SA"/>
              </w:rPr>
              <w:t>Revision of S1-231383.</w:t>
            </w:r>
          </w:p>
        </w:tc>
      </w:tr>
      <w:tr w:rsidR="00E04886" w:rsidRPr="00A75C05" w14:paraId="123B956C" w14:textId="77777777" w:rsidTr="00E308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6DD2BB" w14:textId="09AEA0B5" w:rsidR="00E04886" w:rsidRPr="00E04886" w:rsidRDefault="00E0488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48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3A23B4" w14:textId="5C799712" w:rsidR="00E04886" w:rsidRPr="00E04886" w:rsidRDefault="000C23E5" w:rsidP="00051BB5">
            <w:pPr>
              <w:snapToGrid w:val="0"/>
              <w:spacing w:after="0" w:line="240" w:lineRule="auto"/>
            </w:pPr>
            <w:hyperlink r:id="rId53" w:history="1">
              <w:r w:rsidR="00E04886" w:rsidRPr="00E04886">
                <w:rPr>
                  <w:rStyle w:val="Hyperlink"/>
                  <w:rFonts w:cs="Arial"/>
                  <w:color w:val="auto"/>
                </w:rPr>
                <w:t>S1-231702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78988A" w14:textId="38513F66" w:rsidR="00E04886" w:rsidRPr="00E04886" w:rsidRDefault="00E04886" w:rsidP="00051BB5">
            <w:pPr>
              <w:snapToGrid w:val="0"/>
              <w:spacing w:after="0" w:line="240" w:lineRule="auto"/>
            </w:pPr>
            <w:r w:rsidRPr="00E04886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80D267" w14:textId="1FFA0DC3" w:rsidR="00E04886" w:rsidRPr="00E04886" w:rsidRDefault="00E04886" w:rsidP="00051BB5">
            <w:pPr>
              <w:snapToGrid w:val="0"/>
              <w:spacing w:after="0" w:line="240" w:lineRule="auto"/>
            </w:pPr>
            <w:r w:rsidRPr="00E04886">
              <w:t>consolidated requirements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14A550" w14:textId="4F8A782C" w:rsidR="00E04886" w:rsidRPr="00E04886" w:rsidRDefault="00E04886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88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3B3990" w14:textId="77777777" w:rsidR="00E04886" w:rsidRPr="00E04886" w:rsidRDefault="00E04886" w:rsidP="00E0488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i/>
                <w:szCs w:val="18"/>
                <w:lang w:eastAsia="ar-SA"/>
              </w:rPr>
              <w:t>Revision of S1-231087 merge of S1-231072 and S1-231224</w:t>
            </w:r>
          </w:p>
          <w:p w14:paraId="487CABB5" w14:textId="5F1C1942" w:rsidR="00E04886" w:rsidRPr="00E04886" w:rsidRDefault="00E04886" w:rsidP="00E0488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i/>
                <w:szCs w:val="18"/>
                <w:lang w:eastAsia="ar-SA"/>
              </w:rPr>
              <w:t>Revision of S1-231383.</w:t>
            </w:r>
          </w:p>
          <w:p w14:paraId="46FC0899" w14:textId="77777777" w:rsidR="00E04886" w:rsidRPr="00E04886" w:rsidRDefault="00E0488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szCs w:val="18"/>
                <w:lang w:eastAsia="ar-SA"/>
              </w:rPr>
              <w:lastRenderedPageBreak/>
              <w:t>Revision of S1-231568.</w:t>
            </w:r>
          </w:p>
          <w:p w14:paraId="507A6AEA" w14:textId="77777777" w:rsidR="00E04886" w:rsidRPr="00E04886" w:rsidRDefault="00E0488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szCs w:val="18"/>
                <w:lang w:eastAsia="ar-SA"/>
              </w:rPr>
              <w:t>Remove integrity “protection and confidentiality”</w:t>
            </w:r>
          </w:p>
          <w:p w14:paraId="1216DD7C" w14:textId="250B10E2" w:rsidR="00E04886" w:rsidRPr="00E04886" w:rsidRDefault="00E04886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886">
              <w:rPr>
                <w:rFonts w:eastAsia="Arial Unicode MS" w:cs="Arial"/>
                <w:szCs w:val="18"/>
                <w:lang w:eastAsia="ar-SA"/>
              </w:rPr>
              <w:t>Change title of 6.5 into “Other aspects … and align other similar text.</w:t>
            </w:r>
          </w:p>
        </w:tc>
      </w:tr>
      <w:tr w:rsidR="00E669EC" w:rsidRPr="00A75C05" w14:paraId="1D98605F" w14:textId="77777777" w:rsidTr="00E308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6886F" w14:textId="77777777" w:rsidR="00E669EC" w:rsidRPr="00E30854" w:rsidRDefault="00E669EC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085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CF399" w14:textId="66459074" w:rsidR="00E669EC" w:rsidRPr="00E30854" w:rsidRDefault="000C23E5" w:rsidP="00051BB5">
            <w:pPr>
              <w:snapToGrid w:val="0"/>
              <w:spacing w:after="0" w:line="240" w:lineRule="auto"/>
            </w:pPr>
            <w:hyperlink r:id="rId54" w:history="1">
              <w:r w:rsidR="00E669EC" w:rsidRPr="00E30854">
                <w:rPr>
                  <w:rStyle w:val="Hyperlink"/>
                  <w:rFonts w:cs="Arial"/>
                  <w:color w:val="auto"/>
                </w:rPr>
                <w:t>S1-231569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A1649" w14:textId="77777777" w:rsidR="00E669EC" w:rsidRPr="00E30854" w:rsidRDefault="00E669EC" w:rsidP="00051BB5">
            <w:pPr>
              <w:snapToGrid w:val="0"/>
              <w:spacing w:after="0" w:line="240" w:lineRule="auto"/>
            </w:pPr>
            <w:r w:rsidRPr="00E30854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5E954" w14:textId="1D4EF9F6" w:rsidR="00E669EC" w:rsidRPr="00E30854" w:rsidRDefault="00E669EC" w:rsidP="00051BB5">
            <w:pPr>
              <w:snapToGrid w:val="0"/>
              <w:spacing w:after="0" w:line="240" w:lineRule="auto"/>
            </w:pPr>
            <w:r w:rsidRPr="00E30854">
              <w:t>consolidated requirements for TR 22.865 – for discussion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50A45" w14:textId="04FA9091" w:rsidR="00E669EC" w:rsidRPr="00E30854" w:rsidRDefault="00E30854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0854">
              <w:rPr>
                <w:rFonts w:eastAsia="Times New Roman" w:cs="Arial"/>
                <w:szCs w:val="18"/>
                <w:lang w:eastAsia="ar-SA"/>
              </w:rPr>
              <w:t>Revised to S1-231704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7A8DF" w14:textId="77777777" w:rsidR="00E669EC" w:rsidRPr="00E30854" w:rsidRDefault="00E669EC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854">
              <w:rPr>
                <w:rFonts w:eastAsia="Arial Unicode MS" w:cs="Arial"/>
                <w:i/>
                <w:szCs w:val="18"/>
                <w:lang w:eastAsia="ar-SA"/>
              </w:rPr>
              <w:t>Revision of S1-231087 merge of S1-231072 and S1-231224</w:t>
            </w:r>
          </w:p>
          <w:p w14:paraId="3F864881" w14:textId="77777777" w:rsidR="00E669EC" w:rsidRPr="00E30854" w:rsidRDefault="00E669EC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854">
              <w:rPr>
                <w:rFonts w:eastAsia="Arial Unicode MS" w:cs="Arial"/>
                <w:szCs w:val="18"/>
                <w:lang w:eastAsia="ar-SA"/>
              </w:rPr>
              <w:t>Revision of S1-231383.</w:t>
            </w:r>
          </w:p>
        </w:tc>
      </w:tr>
      <w:tr w:rsidR="00E30854" w:rsidRPr="00A75C05" w14:paraId="22AF9871" w14:textId="77777777" w:rsidTr="00E308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EB65" w14:textId="5E3ACB60" w:rsidR="00E30854" w:rsidRPr="00E30854" w:rsidRDefault="00E30854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08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43C7" w14:textId="0E433A72" w:rsidR="00E30854" w:rsidRPr="00E30854" w:rsidRDefault="000C23E5" w:rsidP="00051BB5">
            <w:pPr>
              <w:snapToGrid w:val="0"/>
              <w:spacing w:after="0" w:line="240" w:lineRule="auto"/>
              <w:rPr>
                <w:rFonts w:cs="Arial"/>
              </w:rPr>
            </w:pPr>
            <w:hyperlink r:id="rId55" w:history="1">
              <w:r w:rsidR="00E30854" w:rsidRPr="00E30854">
                <w:rPr>
                  <w:rStyle w:val="Hyperlink"/>
                  <w:rFonts w:cs="Arial"/>
                  <w:color w:val="auto"/>
                </w:rPr>
                <w:t>S1-231704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0B12" w14:textId="257C96E2" w:rsidR="00E30854" w:rsidRPr="00E30854" w:rsidRDefault="00E30854" w:rsidP="00051BB5">
            <w:pPr>
              <w:snapToGrid w:val="0"/>
              <w:spacing w:after="0" w:line="240" w:lineRule="auto"/>
            </w:pPr>
            <w:r w:rsidRPr="00E30854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B350" w14:textId="37B53232" w:rsidR="00E30854" w:rsidRPr="00E30854" w:rsidRDefault="00E30854" w:rsidP="00051BB5">
            <w:pPr>
              <w:snapToGrid w:val="0"/>
              <w:spacing w:after="0" w:line="240" w:lineRule="auto"/>
            </w:pPr>
            <w:r w:rsidRPr="00E30854">
              <w:t>consolidated requirements for TR 22.865 – for discussion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F4FB" w14:textId="77777777" w:rsidR="00E30854" w:rsidRPr="00E30854" w:rsidRDefault="00E30854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40B1" w14:textId="77777777" w:rsidR="00E30854" w:rsidRPr="00E30854" w:rsidRDefault="00E30854" w:rsidP="00E3085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30854">
              <w:rPr>
                <w:rFonts w:eastAsia="Arial Unicode MS" w:cs="Arial"/>
                <w:i/>
                <w:szCs w:val="18"/>
                <w:lang w:eastAsia="ar-SA"/>
              </w:rPr>
              <w:t>Revision of S1-231087 merge of S1-231072 and S1-231224</w:t>
            </w:r>
          </w:p>
          <w:p w14:paraId="5B13E996" w14:textId="68A5B797" w:rsidR="00E30854" w:rsidRPr="00E30854" w:rsidRDefault="00E30854" w:rsidP="00E3085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854">
              <w:rPr>
                <w:rFonts w:eastAsia="Arial Unicode MS" w:cs="Arial"/>
                <w:i/>
                <w:szCs w:val="18"/>
                <w:lang w:eastAsia="ar-SA"/>
              </w:rPr>
              <w:t>Revision of S1-231383.</w:t>
            </w:r>
          </w:p>
          <w:p w14:paraId="6DC110D4" w14:textId="10991053" w:rsidR="00E30854" w:rsidRPr="00E30854" w:rsidRDefault="00E30854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0854">
              <w:rPr>
                <w:rFonts w:eastAsia="Arial Unicode MS" w:cs="Arial"/>
                <w:szCs w:val="18"/>
                <w:lang w:eastAsia="ar-SA"/>
              </w:rPr>
              <w:t>Revision of S1-231569.</w:t>
            </w:r>
          </w:p>
        </w:tc>
      </w:tr>
      <w:tr w:rsidR="00E669EC" w:rsidRPr="00A75C05" w14:paraId="511087A8" w14:textId="77777777" w:rsidTr="00B615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5D860" w14:textId="77777777" w:rsidR="00E669EC" w:rsidRPr="00B615D5" w:rsidRDefault="00E669EC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15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AE019" w14:textId="3FAA7A9A" w:rsidR="00E669EC" w:rsidRPr="00B615D5" w:rsidRDefault="000C23E5" w:rsidP="00051BB5">
            <w:pPr>
              <w:snapToGrid w:val="0"/>
              <w:spacing w:after="0" w:line="240" w:lineRule="auto"/>
            </w:pPr>
            <w:hyperlink r:id="rId56" w:history="1">
              <w:r w:rsidR="00E669EC" w:rsidRPr="00B615D5">
                <w:rPr>
                  <w:rStyle w:val="Hyperlink"/>
                  <w:rFonts w:cs="Arial"/>
                  <w:color w:val="auto"/>
                </w:rPr>
                <w:t>S1-231570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3F76B" w14:textId="77777777" w:rsidR="00E669EC" w:rsidRPr="00B615D5" w:rsidRDefault="00E669EC" w:rsidP="00051BB5">
            <w:pPr>
              <w:snapToGrid w:val="0"/>
              <w:spacing w:after="0" w:line="240" w:lineRule="auto"/>
            </w:pPr>
            <w:r w:rsidRPr="00B615D5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7C9FD" w14:textId="0AFBFE7A" w:rsidR="00E669EC" w:rsidRPr="00B615D5" w:rsidRDefault="00E669EC" w:rsidP="00051BB5">
            <w:pPr>
              <w:snapToGrid w:val="0"/>
              <w:spacing w:after="0" w:line="240" w:lineRule="auto"/>
            </w:pPr>
            <w:r w:rsidRPr="00B615D5">
              <w:t>consolidated requirements for TR 22.865 – for next meeting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CF482" w14:textId="0CFF7E3D" w:rsidR="00E669EC" w:rsidRPr="00B615D5" w:rsidRDefault="00B615D5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15D5">
              <w:rPr>
                <w:rFonts w:eastAsia="Times New Roman" w:cs="Arial"/>
                <w:szCs w:val="18"/>
                <w:lang w:eastAsia="ar-SA"/>
              </w:rPr>
              <w:t>Revised to S1-231703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BCF3F8" w14:textId="77777777" w:rsidR="00E669EC" w:rsidRPr="00B615D5" w:rsidRDefault="00E669EC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15D5">
              <w:rPr>
                <w:rFonts w:eastAsia="Arial Unicode MS" w:cs="Arial"/>
                <w:i/>
                <w:szCs w:val="18"/>
                <w:lang w:eastAsia="ar-SA"/>
              </w:rPr>
              <w:t>Revision of S1-231087 merge of S1-231072 and S1-231224</w:t>
            </w:r>
          </w:p>
          <w:p w14:paraId="34E85BA5" w14:textId="77777777" w:rsidR="00E669EC" w:rsidRPr="00B615D5" w:rsidRDefault="00E669EC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15D5">
              <w:rPr>
                <w:rFonts w:eastAsia="Arial Unicode MS" w:cs="Arial"/>
                <w:szCs w:val="18"/>
                <w:lang w:eastAsia="ar-SA"/>
              </w:rPr>
              <w:t>Revision of S1-231383.</w:t>
            </w:r>
          </w:p>
        </w:tc>
      </w:tr>
      <w:tr w:rsidR="00B615D5" w:rsidRPr="00A75C05" w14:paraId="5AC39EE5" w14:textId="77777777" w:rsidTr="00B615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88EEE" w14:textId="57C83CA9" w:rsidR="00B615D5" w:rsidRPr="00B615D5" w:rsidRDefault="00B615D5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15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02C0F" w14:textId="354E21A2" w:rsidR="00B615D5" w:rsidRPr="00B615D5" w:rsidRDefault="000C23E5" w:rsidP="00051BB5">
            <w:pPr>
              <w:snapToGrid w:val="0"/>
              <w:spacing w:after="0" w:line="240" w:lineRule="auto"/>
            </w:pPr>
            <w:hyperlink r:id="rId57" w:history="1">
              <w:r w:rsidR="00B615D5" w:rsidRPr="00B615D5">
                <w:rPr>
                  <w:rStyle w:val="Hyperlink"/>
                  <w:rFonts w:cs="Arial"/>
                  <w:color w:val="auto"/>
                </w:rPr>
                <w:t>S1-231703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70EFE" w14:textId="1147BE1C" w:rsidR="00B615D5" w:rsidRPr="00B615D5" w:rsidRDefault="00B615D5" w:rsidP="00051BB5">
            <w:pPr>
              <w:snapToGrid w:val="0"/>
              <w:spacing w:after="0" w:line="240" w:lineRule="auto"/>
            </w:pPr>
            <w:r w:rsidRPr="00B615D5">
              <w:t>NOVAMINT, Huawei, ETRI, Nokia, Gatehouse, 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7146B" w14:textId="0854F4A5" w:rsidR="00B615D5" w:rsidRPr="00B615D5" w:rsidRDefault="00B615D5" w:rsidP="00051BB5">
            <w:pPr>
              <w:snapToGrid w:val="0"/>
              <w:spacing w:after="0" w:line="240" w:lineRule="auto"/>
            </w:pPr>
            <w:r w:rsidRPr="00B615D5">
              <w:t>consolidated requirements for TR 22.865 – for next meeting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72750" w14:textId="057BA371" w:rsidR="00B615D5" w:rsidRPr="00B615D5" w:rsidRDefault="00B615D5" w:rsidP="00051B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15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55E1A" w14:textId="77777777" w:rsidR="00B615D5" w:rsidRPr="00B615D5" w:rsidRDefault="00B615D5" w:rsidP="00B615D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615D5">
              <w:rPr>
                <w:rFonts w:eastAsia="Arial Unicode MS" w:cs="Arial"/>
                <w:i/>
                <w:szCs w:val="18"/>
                <w:lang w:eastAsia="ar-SA"/>
              </w:rPr>
              <w:t>Revision of S1-231087 merge of S1-231072 and S1-231224</w:t>
            </w:r>
          </w:p>
          <w:p w14:paraId="261FB03D" w14:textId="36A7F911" w:rsidR="00B615D5" w:rsidRPr="00B615D5" w:rsidRDefault="00B615D5" w:rsidP="00B615D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15D5">
              <w:rPr>
                <w:rFonts w:eastAsia="Arial Unicode MS" w:cs="Arial"/>
                <w:i/>
                <w:szCs w:val="18"/>
                <w:lang w:eastAsia="ar-SA"/>
              </w:rPr>
              <w:t>Revision of S1-231383.</w:t>
            </w:r>
          </w:p>
          <w:p w14:paraId="6073738E" w14:textId="77777777" w:rsidR="00B615D5" w:rsidRPr="00B615D5" w:rsidRDefault="00B615D5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15D5">
              <w:rPr>
                <w:rFonts w:eastAsia="Arial Unicode MS" w:cs="Arial"/>
                <w:szCs w:val="18"/>
                <w:lang w:eastAsia="ar-SA"/>
              </w:rPr>
              <w:t>Revision of S1-231570.</w:t>
            </w:r>
          </w:p>
          <w:p w14:paraId="7E3BE4C0" w14:textId="1EC84E96" w:rsidR="00B615D5" w:rsidRPr="00B615D5" w:rsidRDefault="00B615D5" w:rsidP="00051B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15D5">
              <w:rPr>
                <w:rFonts w:eastAsia="Arial Unicode MS" w:cs="Arial"/>
                <w:szCs w:val="18"/>
                <w:lang w:eastAsia="ar-SA"/>
              </w:rPr>
              <w:t>Rapporteur to incorporate the new PRs. Then this is a collection of PRs to be discussed for consolidation next meeting.</w:t>
            </w:r>
          </w:p>
        </w:tc>
      </w:tr>
      <w:tr w:rsidR="00304AEF" w:rsidRPr="00A75C05" w14:paraId="1405B0E8" w14:textId="77777777" w:rsidTr="00EC44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6745A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54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A6375" w14:textId="056922AD" w:rsidR="00304AEF" w:rsidRPr="008B5421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304AEF" w:rsidRPr="008B5421">
                <w:rPr>
                  <w:rStyle w:val="Hyperlink"/>
                  <w:rFonts w:cs="Arial"/>
                  <w:color w:val="auto"/>
                </w:rPr>
                <w:t>S1-231223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65346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5421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5981E" w14:textId="77777777" w:rsidR="00304AEF" w:rsidRPr="008B5421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5421">
              <w:t>Discussion on Consolidated requirements of FS_5GSAT_Ph3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9A21F" w14:textId="14B86333" w:rsidR="00304AEF" w:rsidRPr="008B5421" w:rsidRDefault="008B5421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</w:t>
            </w:r>
            <w:r w:rsidRPr="008B5421">
              <w:rPr>
                <w:rFonts w:eastAsia="Times New Roman" w:cs="Arial"/>
                <w:szCs w:val="18"/>
                <w:lang w:eastAsia="ar-SA"/>
              </w:rPr>
              <w:t>o S1-231382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D5655" w14:textId="77777777" w:rsidR="00304AEF" w:rsidRPr="008B5421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A75C05" w14:paraId="77CA8741" w14:textId="77777777" w:rsidTr="00D71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06656" w14:textId="77777777" w:rsidR="00304AEF" w:rsidRPr="00EC44B5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C44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42B19B" w14:textId="09DC12A9" w:rsidR="00304AEF" w:rsidRPr="00EC44B5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9" w:history="1">
              <w:r w:rsidR="00304AEF" w:rsidRPr="00EC44B5">
                <w:rPr>
                  <w:rStyle w:val="Hyperlink"/>
                  <w:rFonts w:cs="Arial"/>
                  <w:color w:val="auto"/>
                </w:rPr>
                <w:t>S1-231224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46246" w14:textId="77777777" w:rsidR="00304AEF" w:rsidRPr="00EC44B5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C44B5"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ADE8A" w14:textId="77777777" w:rsidR="00304AEF" w:rsidRPr="00EC44B5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C44B5">
              <w:t>pCR</w:t>
            </w:r>
            <w:proofErr w:type="spellEnd"/>
            <w:r w:rsidRPr="00EC44B5">
              <w:t xml:space="preserve"> on Consolidated Requirements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81612" w14:textId="1A8EC931" w:rsidR="00304AEF" w:rsidRPr="00EC44B5" w:rsidRDefault="00EC44B5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</w:t>
            </w:r>
            <w:r w:rsidRPr="00EC44B5">
              <w:rPr>
                <w:rFonts w:eastAsia="Times New Roman" w:cs="Arial"/>
                <w:szCs w:val="18"/>
                <w:lang w:eastAsia="ar-SA"/>
              </w:rPr>
              <w:t>o S1-231383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38463" w14:textId="77777777" w:rsidR="00304AEF" w:rsidRPr="00EC44B5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A75C05" w14:paraId="2D2E1696" w14:textId="77777777" w:rsidTr="00D71CA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B3B8C8" w14:textId="77777777" w:rsidR="00304AEF" w:rsidRPr="00D71CAB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1C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C4A75A" w14:textId="28120DD9" w:rsidR="00304AEF" w:rsidRPr="00D71CAB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304AEF" w:rsidRPr="00D71CAB">
                <w:rPr>
                  <w:rStyle w:val="Hyperlink"/>
                  <w:rFonts w:cs="Arial"/>
                  <w:color w:val="auto"/>
                </w:rPr>
                <w:t>S1-231088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54E13E" w14:textId="77777777" w:rsidR="00304AEF" w:rsidRPr="00D71CAB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1CAB">
              <w:t>NOVAMINT, Nokia, China Telecom,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51CE2F" w14:textId="77777777" w:rsidR="00304AEF" w:rsidRPr="00D71CAB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1CAB">
              <w:t>conclusions for TR 22.865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5F9F90" w14:textId="065D5617" w:rsidR="00304AEF" w:rsidRPr="00D71CAB" w:rsidRDefault="00D71CA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A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7943E3" w14:textId="77777777" w:rsidR="00304AEF" w:rsidRPr="00D71CAB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EF" w:rsidRPr="00745D37" w14:paraId="1AA98F98" w14:textId="77777777" w:rsidTr="00D71CA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A29E8F" w14:textId="27A6F9FF" w:rsidR="00304AEF" w:rsidRDefault="00304AEF" w:rsidP="00FC3409">
            <w:pPr>
              <w:pStyle w:val="Heading2"/>
              <w:rPr>
                <w:lang w:eastAsia="zh-CN"/>
              </w:rPr>
            </w:pPr>
            <w:r w:rsidRPr="00304AEF">
              <w:t>5GSAT_Ph3</w:t>
            </w:r>
            <w:r>
              <w:t xml:space="preserve"> WID</w:t>
            </w:r>
          </w:p>
        </w:tc>
      </w:tr>
      <w:tr w:rsidR="00304AEF" w:rsidRPr="00A75C05" w14:paraId="1466161D" w14:textId="77777777" w:rsidTr="005C6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8A0F2" w14:textId="77777777" w:rsidR="00304AEF" w:rsidRPr="00D71CAB" w:rsidRDefault="00304AEF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AB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35308" w14:textId="4A23BB20" w:rsidR="00304AEF" w:rsidRPr="00D71CAB" w:rsidRDefault="000C23E5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304AEF" w:rsidRPr="00D71CAB">
                <w:rPr>
                  <w:rStyle w:val="Hyperlink"/>
                  <w:rFonts w:cs="Arial"/>
                  <w:color w:val="auto"/>
                </w:rPr>
                <w:t>S1-231089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5420F" w14:textId="77777777" w:rsidR="00304AEF" w:rsidRPr="00D71CAB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1CAB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3FF5B" w14:textId="77777777" w:rsidR="00304AEF" w:rsidRPr="00D71CAB" w:rsidRDefault="00304AEF" w:rsidP="00FC3409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1CAB">
              <w:t>New WID on Satellite access Phase 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831F5" w14:textId="58EF6CD5" w:rsidR="00304AEF" w:rsidRPr="00D71CAB" w:rsidRDefault="00D71CA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1CAB">
              <w:rPr>
                <w:rFonts w:eastAsia="Times New Roman" w:cs="Arial"/>
                <w:szCs w:val="18"/>
                <w:lang w:eastAsia="ar-SA"/>
              </w:rPr>
              <w:t>Revised to S1-231571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14D10" w14:textId="77777777" w:rsidR="00304AEF" w:rsidRPr="00D71CAB" w:rsidRDefault="00304AEF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71CAB" w:rsidRPr="00A75C05" w14:paraId="1D7EDE8A" w14:textId="77777777" w:rsidTr="005C6B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634A" w14:textId="29E48582" w:rsidR="00D71CAB" w:rsidRPr="005C6B80" w:rsidRDefault="00D71CA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6B80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1129" w14:textId="6E492CE6" w:rsidR="00D71CAB" w:rsidRPr="005C6B80" w:rsidRDefault="000C23E5" w:rsidP="00FC3409">
            <w:pPr>
              <w:snapToGrid w:val="0"/>
              <w:spacing w:after="0" w:line="240" w:lineRule="auto"/>
            </w:pPr>
            <w:hyperlink r:id="rId62" w:history="1">
              <w:r w:rsidR="00D71CAB" w:rsidRPr="005C6B80">
                <w:rPr>
                  <w:rStyle w:val="Hyperlink"/>
                  <w:rFonts w:cs="Arial"/>
                  <w:color w:val="auto"/>
                </w:rPr>
                <w:t>S1-231571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0E5D" w14:textId="603DD10E" w:rsidR="00D71CAB" w:rsidRPr="005C6B80" w:rsidRDefault="00D71CAB" w:rsidP="00FC3409">
            <w:pPr>
              <w:snapToGrid w:val="0"/>
              <w:spacing w:after="0" w:line="240" w:lineRule="auto"/>
            </w:pPr>
            <w:r w:rsidRPr="005C6B80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CFAB" w14:textId="3E89FDF9" w:rsidR="00D71CAB" w:rsidRPr="005C6B80" w:rsidRDefault="00D71CAB" w:rsidP="00FC3409">
            <w:pPr>
              <w:snapToGrid w:val="0"/>
              <w:spacing w:after="0" w:line="240" w:lineRule="auto"/>
            </w:pPr>
            <w:r w:rsidRPr="005C6B80">
              <w:t>New WID on Satellite access Phase 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8A57" w14:textId="77777777" w:rsidR="00D71CAB" w:rsidRPr="005C6B80" w:rsidRDefault="00D71CAB" w:rsidP="00FC34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26CA" w14:textId="272C0EBB" w:rsidR="00D71CAB" w:rsidRPr="005C6B80" w:rsidRDefault="00D71CAB" w:rsidP="00FC34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6B80">
              <w:rPr>
                <w:rFonts w:eastAsia="Arial Unicode MS" w:cs="Arial"/>
                <w:szCs w:val="18"/>
                <w:lang w:eastAsia="ar-SA"/>
              </w:rPr>
              <w:t>Revision of S1-231089.</w:t>
            </w: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6F5BAE4F" w:rsidR="000B5445" w:rsidRPr="00B209E2" w:rsidRDefault="00572E5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S1-231560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6E903F63" w:rsidR="000B5445" w:rsidRPr="00B209E2" w:rsidRDefault="00572E5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S1-231579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20CBFA85" w:rsidR="000B5445" w:rsidRPr="00B209E2" w:rsidRDefault="00E925CE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6F38079A" w:rsidR="000B5445" w:rsidRPr="00B209E2" w:rsidRDefault="00E925CE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S1-231709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383D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383D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383D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0C92C18C" w:rsidR="000B5445" w:rsidRPr="00894FB0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0BA62D68" w14:textId="775A7AB1" w:rsidR="000B5445" w:rsidRDefault="000B544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0C23E5">
              <w:rPr>
                <w:rFonts w:eastAsia="Arial Unicode MS" w:cs="Arial"/>
                <w:i/>
                <w:szCs w:val="18"/>
                <w:lang w:eastAsia="ko-KR"/>
              </w:rPr>
              <w:t xml:space="preserve">The drafting session discussed the </w:t>
            </w:r>
            <w:proofErr w:type="spellStart"/>
            <w:r w:rsidR="000C23E5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0C23E5">
              <w:rPr>
                <w:rFonts w:eastAsia="Arial Unicode MS" w:cs="Arial"/>
                <w:i/>
                <w:szCs w:val="18"/>
                <w:lang w:eastAsia="ko-KR"/>
              </w:rPr>
              <w:t xml:space="preserve"> for FS_SatPh3 and the WID for the 5GSAT normative work</w:t>
            </w:r>
          </w:p>
          <w:p w14:paraId="0128A0C3" w14:textId="011B9FB5" w:rsidR="000B5445" w:rsidRDefault="000C23E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20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were discussed.</w:t>
            </w:r>
          </w:p>
          <w:p w14:paraId="1BCA80BA" w14:textId="3A729852" w:rsidR="000C23E5" w:rsidRDefault="000C23E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14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were agreed</w:t>
            </w:r>
          </w:p>
          <w:p w14:paraId="594A54CF" w14:textId="194055DD" w:rsidR="000C23E5" w:rsidRDefault="000C23E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3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where noted</w:t>
            </w:r>
          </w:p>
          <w:p w14:paraId="542AB143" w14:textId="7C512346" w:rsidR="000C23E5" w:rsidRDefault="000C23E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3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revised but left open for further discussion in plenary (one use case update, a new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with consolidation requirements for further discussions, and the WID</w:t>
            </w:r>
          </w:p>
          <w:p w14:paraId="4FC32F29" w14:textId="0460A577" w:rsidR="000C23E5" w:rsidRPr="00894FB0" w:rsidRDefault="000C23E5" w:rsidP="000B54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One new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was created to capture requirements which will be consolidated next meeting. This document was NOTED but is a basis for discussions after this meeting.</w:t>
            </w:r>
          </w:p>
          <w:p w14:paraId="6FE21AAB" w14:textId="4B46ED29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BBC90" w14:textId="77777777" w:rsidR="001C31C5" w:rsidRDefault="001C31C5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1C31C5" w:rsidRDefault="001C31C5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1C31C5" w:rsidRDefault="001C31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9EFD" w14:textId="77777777" w:rsidR="001C31C5" w:rsidRDefault="001C31C5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1C31C5" w:rsidRDefault="001C31C5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1C31C5" w:rsidRDefault="001C31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194258">
    <w:abstractNumId w:val="7"/>
    <w:lvlOverride w:ilvl="0">
      <w:startOverride w:val="1"/>
    </w:lvlOverride>
  </w:num>
  <w:num w:numId="2" w16cid:durableId="478620231">
    <w:abstractNumId w:val="6"/>
  </w:num>
  <w:num w:numId="3" w16cid:durableId="1880585255">
    <w:abstractNumId w:val="5"/>
  </w:num>
  <w:num w:numId="4" w16cid:durableId="872352110">
    <w:abstractNumId w:val="4"/>
  </w:num>
  <w:num w:numId="5" w16cid:durableId="1511486054">
    <w:abstractNumId w:val="3"/>
    <w:lvlOverride w:ilvl="0">
      <w:startOverride w:val="1"/>
    </w:lvlOverride>
  </w:num>
  <w:num w:numId="6" w16cid:durableId="235746892">
    <w:abstractNumId w:val="2"/>
    <w:lvlOverride w:ilvl="0">
      <w:startOverride w:val="1"/>
    </w:lvlOverride>
  </w:num>
  <w:num w:numId="7" w16cid:durableId="1627201961">
    <w:abstractNumId w:val="1"/>
    <w:lvlOverride w:ilvl="0">
      <w:startOverride w:val="1"/>
    </w:lvlOverride>
  </w:num>
  <w:num w:numId="8" w16cid:durableId="1858229482">
    <w:abstractNumId w:val="0"/>
    <w:lvlOverride w:ilvl="0">
      <w:startOverride w:val="1"/>
    </w:lvlOverride>
  </w:num>
  <w:num w:numId="9" w16cid:durableId="95904636">
    <w:abstractNumId w:val="14"/>
  </w:num>
  <w:num w:numId="10" w16cid:durableId="1374311405">
    <w:abstractNumId w:val="12"/>
  </w:num>
  <w:num w:numId="11" w16cid:durableId="105554178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0156991">
    <w:abstractNumId w:val="8"/>
  </w:num>
  <w:num w:numId="13" w16cid:durableId="1836459767">
    <w:abstractNumId w:val="13"/>
  </w:num>
  <w:num w:numId="14" w16cid:durableId="1307278020">
    <w:abstractNumId w:val="16"/>
  </w:num>
  <w:num w:numId="15" w16cid:durableId="1838382428">
    <w:abstractNumId w:val="15"/>
  </w:num>
  <w:num w:numId="16" w16cid:durableId="47981222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4686963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0C0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3E5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2826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5FBB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4AEF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3F6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4D06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3BF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E55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6B80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2B9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0E4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EB2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421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2B9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46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83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011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5D5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8B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3A25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1DC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5FD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608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1CAB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886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54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669EC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5CE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4B5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C6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3EE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4273"/>
    <o:shapelayout v:ext="edit">
      <o:idmap v:ext="edit" data="1"/>
    </o:shapelayout>
  </w:shapeDefaults>
  <w:decimalSymbol w:val=","/>
  <w:listSeparator w:val=";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3GPP%20SA1%23102%20Berlin\docs\S1-231084.zip" TargetMode="External"/><Relationship Id="rId18" Type="http://schemas.openxmlformats.org/officeDocument/2006/relationships/hyperlink" Target="file:///D:\3GPP\3GPP%20SA1%23102%20Berlin\docs\S1-231561.zip" TargetMode="External"/><Relationship Id="rId26" Type="http://schemas.openxmlformats.org/officeDocument/2006/relationships/hyperlink" Target="file:///D:\3GPP\3GPP%20SA1%23102%20Berlin\docs\S1-231564.zip" TargetMode="External"/><Relationship Id="rId39" Type="http://schemas.openxmlformats.org/officeDocument/2006/relationships/hyperlink" Target="file:///D:\3GPP\3GPP%20SA1%23102%20Berlin\docs\S1-231142.zip" TargetMode="External"/><Relationship Id="rId21" Type="http://schemas.openxmlformats.org/officeDocument/2006/relationships/hyperlink" Target="file:///D:\3GPP\3GPP%20SA1%23102%20Berlin\docs\S1-231562.zip" TargetMode="External"/><Relationship Id="rId34" Type="http://schemas.openxmlformats.org/officeDocument/2006/relationships/hyperlink" Target="file:///D:\3GPP\3GPP%20SA1%23102%20Berlin\docs\S1-231566.zip" TargetMode="External"/><Relationship Id="rId42" Type="http://schemas.openxmlformats.org/officeDocument/2006/relationships/hyperlink" Target="file:///D:\3GPP\3GPP%20SA1%23102%20Berlin\docs\S1-231121.zip" TargetMode="External"/><Relationship Id="rId47" Type="http://schemas.openxmlformats.org/officeDocument/2006/relationships/hyperlink" Target="file:///D:\3GPP\3GPP%20SA1%23102%20Berlin\Docs\S1-231072.zip" TargetMode="External"/><Relationship Id="rId50" Type="http://schemas.openxmlformats.org/officeDocument/2006/relationships/hyperlink" Target="file:///D:\3GPP\3GPP%20SA1%23102%20Berlin\docs\S1-231087.zip" TargetMode="External"/><Relationship Id="rId55" Type="http://schemas.openxmlformats.org/officeDocument/2006/relationships/hyperlink" Target="file:///D:\3GPP\3GPP%20SA1%23102%20Berlin\docs\S1-231704.zip" TargetMode="External"/><Relationship Id="rId63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D:\3GPP\3GPP%20SA1%23102%20Berlin\docs\S1-231575.zip" TargetMode="External"/><Relationship Id="rId29" Type="http://schemas.openxmlformats.org/officeDocument/2006/relationships/hyperlink" Target="file:///D:\3GPP\3GPP%20SA1%23102%20Berlin\docs\S1-231565.zip" TargetMode="External"/><Relationship Id="rId11" Type="http://schemas.openxmlformats.org/officeDocument/2006/relationships/hyperlink" Target="https://www.3gpp.org/ftp/tsg_sa/TSG_SA/TSGS_96_Budapest_2022_06/Docs/SP-220679.zip" TargetMode="External"/><Relationship Id="rId24" Type="http://schemas.openxmlformats.org/officeDocument/2006/relationships/hyperlink" Target="file:///D:\3GPP\3GPP%20SA1%23102%20Berlin\docs\S1-231563.zip" TargetMode="External"/><Relationship Id="rId32" Type="http://schemas.openxmlformats.org/officeDocument/2006/relationships/hyperlink" Target="file:///D:\3GPP\3GPP%20SA1%23102%20Berlin\docs\S1-231119.zip" TargetMode="External"/><Relationship Id="rId37" Type="http://schemas.openxmlformats.org/officeDocument/2006/relationships/hyperlink" Target="file:///D:\3GPP\3GPP%20SA1%23102%20Berlin\docs\S1-231567.zip" TargetMode="External"/><Relationship Id="rId40" Type="http://schemas.openxmlformats.org/officeDocument/2006/relationships/hyperlink" Target="file:///D:\3GPP\3GPP%20SA1%23102%20Berlin\docs\S1-231572.zip" TargetMode="External"/><Relationship Id="rId45" Type="http://schemas.openxmlformats.org/officeDocument/2006/relationships/hyperlink" Target="file:///D:\3GPP\3GPP%20SA1%23102%20Berlin\docs\S1-231574.zip" TargetMode="External"/><Relationship Id="rId53" Type="http://schemas.openxmlformats.org/officeDocument/2006/relationships/hyperlink" Target="file:///D:\3GPP\3GPP%20SA1%23102%20Berlin\docs\S1-231702.zip" TargetMode="External"/><Relationship Id="rId58" Type="http://schemas.openxmlformats.org/officeDocument/2006/relationships/hyperlink" Target="file:///D:\3GPP\3GPP%20SA1%23102%20Berlin\docs\S1-231223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D:\3GPP\3GPP%20SA1%23102%20Berlin\docs\S1-231089.zip" TargetMode="External"/><Relationship Id="rId19" Type="http://schemas.openxmlformats.org/officeDocument/2006/relationships/hyperlink" Target="file:///D:\3GPP\3GPP%20SA1%23102%20Berlin\docs\S1-231576.zip" TargetMode="External"/><Relationship Id="rId14" Type="http://schemas.openxmlformats.org/officeDocument/2006/relationships/hyperlink" Target="file:///D:\3GPP\3GPP%20SA1%23102%20Berlin\docs\S1-231560.zip" TargetMode="External"/><Relationship Id="rId22" Type="http://schemas.openxmlformats.org/officeDocument/2006/relationships/hyperlink" Target="file:///D:\3GPP\3GPP%20SA1%23102%20Berlin\docs\S1-231577.zip" TargetMode="External"/><Relationship Id="rId27" Type="http://schemas.openxmlformats.org/officeDocument/2006/relationships/hyperlink" Target="file:///D:\3GPP\3GPP%20SA1%23102%20Berlin\docs\S1-231578.zip" TargetMode="External"/><Relationship Id="rId30" Type="http://schemas.openxmlformats.org/officeDocument/2006/relationships/hyperlink" Target="file:///D:\3GPP\3GPP%20SA1%23102%20Berlin\docs\S1-231579.zip" TargetMode="External"/><Relationship Id="rId35" Type="http://schemas.openxmlformats.org/officeDocument/2006/relationships/hyperlink" Target="file:///D:\3GPP\3GPP%20SA1%23102%20Berlin\docs\S1-231700.zip" TargetMode="External"/><Relationship Id="rId43" Type="http://schemas.openxmlformats.org/officeDocument/2006/relationships/hyperlink" Target="file:///D:\3GPP\3GPP%20SA1%23102%20Berlin\docs\S1-231122.zip" TargetMode="External"/><Relationship Id="rId48" Type="http://schemas.openxmlformats.org/officeDocument/2006/relationships/hyperlink" Target="file:///D:\3GPP\3GPP%20SA1%23102%20Berlin\docs\S1-231086.zip" TargetMode="External"/><Relationship Id="rId56" Type="http://schemas.openxmlformats.org/officeDocument/2006/relationships/hyperlink" Target="file:///D:\3GPP\3GPP%20SA1%23102%20Berlin\docs\S1-231568.zip" TargetMode="External"/><Relationship Id="rId64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D:\3GPP\3GPP%20SA1%23102%20Berlin\docs\S1-23138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65/22865-100.zip" TargetMode="External"/><Relationship Id="rId17" Type="http://schemas.openxmlformats.org/officeDocument/2006/relationships/hyperlink" Target="file:///D:\3GPP\3GPP%20SA1%23102%20Berlin\docs\S1-231144.zip" TargetMode="External"/><Relationship Id="rId25" Type="http://schemas.openxmlformats.org/officeDocument/2006/relationships/hyperlink" Target="file:///D:\3GPP\3GPP%20SA1%23102%20Berlin\docs\S1-231118.zip" TargetMode="External"/><Relationship Id="rId33" Type="http://schemas.openxmlformats.org/officeDocument/2006/relationships/hyperlink" Target="file:///D:\3GPP\3GPP%20SA1%23102%20Berlin\docs\S1-231677.zip" TargetMode="External"/><Relationship Id="rId38" Type="http://schemas.openxmlformats.org/officeDocument/2006/relationships/hyperlink" Target="file:///D:\3GPP\3GPP%20SA1%23102%20Berlin\docs\S1-231701.zip" TargetMode="External"/><Relationship Id="rId46" Type="http://schemas.openxmlformats.org/officeDocument/2006/relationships/hyperlink" Target="file:///D:\3GPP\3GPP%20SA1%23102%20Berlin\Docs\S1-231071.zip" TargetMode="External"/><Relationship Id="rId59" Type="http://schemas.openxmlformats.org/officeDocument/2006/relationships/hyperlink" Target="file:///D:\3GPP\3GPP%20SA1%23102%20Berlin\docs\S1-231224.zip" TargetMode="External"/><Relationship Id="rId20" Type="http://schemas.openxmlformats.org/officeDocument/2006/relationships/hyperlink" Target="file:///D:\3GPP\3GPP%20SA1%23102%20Berlin\docs\S1-231117.zip" TargetMode="External"/><Relationship Id="rId41" Type="http://schemas.openxmlformats.org/officeDocument/2006/relationships/hyperlink" Target="file:///D:\3GPP\3GPP%20SA1%23102%20Berlin\docs\S1-231573.zip" TargetMode="External"/><Relationship Id="rId54" Type="http://schemas.openxmlformats.org/officeDocument/2006/relationships/hyperlink" Target="file:///D:\3GPP\3GPP%20SA1%23102%20Berlin\docs\S1-231569.zip" TargetMode="External"/><Relationship Id="rId62" Type="http://schemas.openxmlformats.org/officeDocument/2006/relationships/hyperlink" Target="file:///D:\3GPP\3GPP%20SA1%23102%20Berlin\docs\S1-23157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3GPP\3GPP%20SA1%23102%20Berlin\docs\S1-231085.zip" TargetMode="External"/><Relationship Id="rId23" Type="http://schemas.openxmlformats.org/officeDocument/2006/relationships/hyperlink" Target="file:///D:\3GPP\3GPP%20SA1%23102%20Berlin\docs\S1-231120.zip" TargetMode="External"/><Relationship Id="rId28" Type="http://schemas.openxmlformats.org/officeDocument/2006/relationships/hyperlink" Target="file:///D:\3GPP\3GPP%20SA1%23102%20Berlin\docs\S1-231143.zip" TargetMode="External"/><Relationship Id="rId36" Type="http://schemas.openxmlformats.org/officeDocument/2006/relationships/hyperlink" Target="file:///D:\3GPP\3GPP%20SA1%23102%20Berlin\docs\S1-231141.zip" TargetMode="External"/><Relationship Id="rId49" Type="http://schemas.openxmlformats.org/officeDocument/2006/relationships/hyperlink" Target="file:///D:\3GPP\3GPP%20SA1%23102%20Berlin\docs\S1-231382.zip" TargetMode="External"/><Relationship Id="rId57" Type="http://schemas.openxmlformats.org/officeDocument/2006/relationships/hyperlink" Target="file:///D:\3GPP\3GPP%20SA1%23102%20Berlin\docs\S1-23170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3GPP\3GPP%20SA1%23102%20Berlin\docs\S1-231208.zip" TargetMode="External"/><Relationship Id="rId44" Type="http://schemas.openxmlformats.org/officeDocument/2006/relationships/hyperlink" Target="file:///D:\3GPP\3GPP%20SA1%23102%20Berlin\docs\S1-231235.zip" TargetMode="External"/><Relationship Id="rId52" Type="http://schemas.openxmlformats.org/officeDocument/2006/relationships/hyperlink" Target="file:///D:\3GPP\3GPP%20SA1%23102%20Berlin\docs\S1-231568.zip" TargetMode="External"/><Relationship Id="rId60" Type="http://schemas.openxmlformats.org/officeDocument/2006/relationships/hyperlink" Target="file:///D:\3GPP\3GPP%20SA1%23102%20Berlin\docs\S1-23108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OneDrive%20-%20TNO\Document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6</Pages>
  <Words>2125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13791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Norp, Toon</cp:lastModifiedBy>
  <cp:revision>2</cp:revision>
  <dcterms:created xsi:type="dcterms:W3CDTF">2023-05-25T08:29:00Z</dcterms:created>
  <dcterms:modified xsi:type="dcterms:W3CDTF">2023-05-25T08:29:00Z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dpVersionNumber">
    <vt:lpwstr>1.05</vt:lpwstr>
  </property>
  <property fmtid="{D5CDD505-2E9C-101B-9397-08002B2CF9AE}" pid="4" name="dpVersionDate">
    <vt:lpwstr>7 februari 2023</vt:lpwstr>
  </property>
</Properties>
</file>